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5EB75" w14:textId="6C36D274" w:rsidR="007346F9" w:rsidRPr="000E4356" w:rsidRDefault="007346F9" w:rsidP="007346F9">
      <w:pPr>
        <w:tabs>
          <w:tab w:val="center" w:pos="4536"/>
          <w:tab w:val="right" w:pos="7938"/>
          <w:tab w:val="right" w:pos="9639"/>
        </w:tabs>
        <w:ind w:right="2"/>
        <w:rPr>
          <w:b/>
          <w:bCs/>
          <w:sz w:val="28"/>
        </w:rPr>
      </w:pPr>
      <w:r w:rsidRPr="000E4356">
        <w:rPr>
          <w:b/>
          <w:bCs/>
          <w:sz w:val="28"/>
        </w:rPr>
        <w:t>3GPP TSG RAN WG1 #11</w:t>
      </w:r>
      <w:r>
        <w:rPr>
          <w:b/>
          <w:bCs/>
          <w:sz w:val="28"/>
        </w:rPr>
        <w:t>8</w:t>
      </w:r>
      <w:r w:rsidRPr="000E4356">
        <w:rPr>
          <w:b/>
          <w:bCs/>
          <w:sz w:val="28"/>
        </w:rPr>
        <w:tab/>
      </w:r>
      <w:r w:rsidRPr="000E4356">
        <w:rPr>
          <w:b/>
          <w:bCs/>
          <w:sz w:val="28"/>
        </w:rPr>
        <w:tab/>
      </w:r>
      <w:r w:rsidRPr="000E4356">
        <w:rPr>
          <w:b/>
          <w:bCs/>
          <w:sz w:val="28"/>
        </w:rPr>
        <w:tab/>
      </w:r>
      <w:r w:rsidRPr="005170DB">
        <w:rPr>
          <w:b/>
          <w:bCs/>
          <w:sz w:val="28"/>
        </w:rPr>
        <w:t>R1-240</w:t>
      </w:r>
      <w:r w:rsidR="005170DB" w:rsidRPr="005170DB">
        <w:rPr>
          <w:b/>
          <w:bCs/>
          <w:sz w:val="28"/>
        </w:rPr>
        <w:t>6863</w:t>
      </w:r>
    </w:p>
    <w:p w14:paraId="4266A8B1" w14:textId="77777777" w:rsidR="007346F9" w:rsidRPr="00AC2618" w:rsidRDefault="007346F9" w:rsidP="007346F9">
      <w:pPr>
        <w:pStyle w:val="3GPPHeader"/>
        <w:rPr>
          <w:rFonts w:eastAsia="MS Mincho"/>
          <w:bCs/>
          <w:sz w:val="28"/>
          <w:lang w:val="en-GB" w:eastAsia="ja-JP"/>
        </w:rPr>
      </w:pPr>
      <w:r w:rsidRPr="006F3E21">
        <w:rPr>
          <w:rFonts w:eastAsia="MS Mincho"/>
          <w:bCs/>
          <w:sz w:val="28"/>
          <w:lang w:eastAsia="ja-JP"/>
        </w:rPr>
        <w:t>Maastricht, N</w:t>
      </w:r>
      <w:r>
        <w:rPr>
          <w:rFonts w:eastAsia="MS Mincho"/>
          <w:bCs/>
          <w:sz w:val="28"/>
          <w:lang w:eastAsia="ja-JP"/>
        </w:rPr>
        <w:t>etherland</w:t>
      </w:r>
      <w:r w:rsidRPr="00AC2618">
        <w:rPr>
          <w:rFonts w:eastAsia="MS Mincho"/>
          <w:bCs/>
          <w:sz w:val="28"/>
          <w:lang w:val="en-GB" w:eastAsia="ja-JP"/>
        </w:rPr>
        <w:t xml:space="preserve">, </w:t>
      </w:r>
      <w:r>
        <w:rPr>
          <w:rFonts w:eastAsia="MS Mincho"/>
          <w:bCs/>
          <w:sz w:val="28"/>
          <w:lang w:val="en-GB" w:eastAsia="ja-JP"/>
        </w:rPr>
        <w:t>August</w:t>
      </w:r>
      <w:r w:rsidRPr="00AC2618">
        <w:rPr>
          <w:rFonts w:eastAsia="MS Mincho"/>
          <w:bCs/>
          <w:sz w:val="28"/>
          <w:lang w:val="en-GB" w:eastAsia="ja-JP"/>
        </w:rPr>
        <w:t xml:space="preserve"> </w:t>
      </w:r>
      <w:r>
        <w:rPr>
          <w:rFonts w:eastAsia="MS Mincho"/>
          <w:bCs/>
          <w:sz w:val="28"/>
          <w:lang w:val="en-GB" w:eastAsia="ja-JP"/>
        </w:rPr>
        <w:t>19</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w:t>
      </w:r>
      <w:r>
        <w:rPr>
          <w:rFonts w:eastAsia="MS Mincho"/>
          <w:bCs/>
          <w:sz w:val="28"/>
          <w:lang w:val="en-GB" w:eastAsia="ja-JP"/>
        </w:rPr>
        <w:t>3</w:t>
      </w:r>
      <w:r>
        <w:rPr>
          <w:rFonts w:eastAsia="MS Mincho"/>
          <w:bCs/>
          <w:sz w:val="28"/>
          <w:vertAlign w:val="superscript"/>
          <w:lang w:val="en-GB" w:eastAsia="ja-JP"/>
        </w:rPr>
        <w:t>rd</w:t>
      </w:r>
      <w:r w:rsidRPr="00AC261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475EAE67" w:rsidR="00E90E49" w:rsidRPr="00CE30E7" w:rsidRDefault="00E90E49" w:rsidP="00311702">
      <w:pPr>
        <w:pStyle w:val="3GPPHeader"/>
      </w:pPr>
      <w:r w:rsidRPr="00CE30E7">
        <w:t>Agenda Item:</w:t>
      </w:r>
      <w:r w:rsidRPr="00CE30E7">
        <w:tab/>
      </w:r>
      <w:r w:rsidR="002D2038">
        <w:t>9</w:t>
      </w:r>
      <w:r w:rsidR="00FA72BF">
        <w:t>.</w:t>
      </w:r>
      <w:r w:rsidR="00C151AD">
        <w:t>1</w:t>
      </w:r>
      <w:r w:rsidR="002D2038">
        <w:t>1.1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1419053" w:rsidR="00531215" w:rsidRPr="00CE30E7" w:rsidRDefault="003D3C45" w:rsidP="00311702">
      <w:pPr>
        <w:pStyle w:val="3GPPHeader"/>
      </w:pPr>
      <w:r w:rsidRPr="00CE30E7">
        <w:t>Title:</w:t>
      </w:r>
      <w:r w:rsidR="00E90E49" w:rsidRPr="00CE30E7">
        <w:tab/>
      </w:r>
      <w:r w:rsidR="007346F9">
        <w:t>O</w:t>
      </w:r>
      <w:r w:rsidR="00CA44C2">
        <w:t>n</w:t>
      </w:r>
      <w:r w:rsidR="002D2038">
        <w:t xml:space="preserve"> </w:t>
      </w:r>
      <w:r w:rsidR="004C250A">
        <w:t xml:space="preserve">NR-NTN </w:t>
      </w:r>
      <w:r w:rsidR="002D2038">
        <w:t>Downlink Coverage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535018F7" w:rsidR="00E00129" w:rsidRDefault="002D2038" w:rsidP="008A3282">
      <w:pPr>
        <w:jc w:val="both"/>
      </w:pPr>
      <w:r>
        <w:t xml:space="preserve">One objective of </w:t>
      </w:r>
      <w:r w:rsidR="007346F9">
        <w:t xml:space="preserve">Release 19 NR NTN </w:t>
      </w:r>
      <w:r>
        <w:t xml:space="preserve">is downlink coverage enhancement. </w:t>
      </w:r>
      <w:r w:rsidR="00CA44C2">
        <w:t>In RAN1 #11</w:t>
      </w:r>
      <w:r w:rsidR="007346F9">
        <w:t>7</w:t>
      </w:r>
      <w:r w:rsidR="00CA44C2">
        <w:t xml:space="preserve"> meeting</w:t>
      </w:r>
      <w:r w:rsidR="00F57327">
        <w:t xml:space="preserve"> </w:t>
      </w:r>
      <w:r w:rsidR="00F57327">
        <w:fldChar w:fldCharType="begin"/>
      </w:r>
      <w:r w:rsidR="00F57327">
        <w:instrText xml:space="preserve"> REF _Ref146638431 \r \h </w:instrText>
      </w:r>
      <w:r w:rsidR="00F57327">
        <w:fldChar w:fldCharType="separate"/>
      </w:r>
      <w:r w:rsidR="007346F9">
        <w:t>[1]</w:t>
      </w:r>
      <w:r w:rsidR="00F57327">
        <w:fldChar w:fldCharType="end"/>
      </w:r>
      <w:r w:rsidR="00CA44C2">
        <w:t>, the following agreements have been made.</w:t>
      </w:r>
    </w:p>
    <w:p w14:paraId="27D66E18" w14:textId="77777777" w:rsidR="00CA44C2" w:rsidRDefault="00CA44C2" w:rsidP="00CD60DA">
      <w:pPr>
        <w:jc w:val="both"/>
      </w:pPr>
    </w:p>
    <w:p w14:paraId="0BD2EAAD" w14:textId="77777777" w:rsidR="007346F9" w:rsidRPr="00486079" w:rsidRDefault="007346F9" w:rsidP="007346F9">
      <w:pPr>
        <w:jc w:val="both"/>
        <w:rPr>
          <w:b/>
        </w:rPr>
      </w:pPr>
      <w:r w:rsidRPr="00486079">
        <w:rPr>
          <w:b/>
        </w:rPr>
        <w:t>Observation</w:t>
      </w:r>
    </w:p>
    <w:p w14:paraId="35819643" w14:textId="77777777" w:rsidR="007346F9" w:rsidRPr="00486079" w:rsidRDefault="007346F9" w:rsidP="007346F9">
      <w:pPr>
        <w:jc w:val="both"/>
      </w:pPr>
      <w:r w:rsidRPr="00486079">
        <w:t>Based on LLS results on PDCCH coverage evaluation collected from different sources:</w:t>
      </w:r>
    </w:p>
    <w:p w14:paraId="476E50A5"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It is observed that the required SNR for PDCCH is in average equal to -6dB (17 sources)</w:t>
      </w:r>
    </w:p>
    <w:p w14:paraId="6E18AEA4"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With parameter LEO600km Set1-1 FR1 and 1-2 FR1: </w:t>
      </w:r>
    </w:p>
    <w:p w14:paraId="43F0CE93" w14:textId="77777777" w:rsidR="007346F9" w:rsidRPr="00486079" w:rsidRDefault="007346F9" w:rsidP="007346F9">
      <w:pPr>
        <w:pStyle w:val="ListParagraph"/>
        <w:numPr>
          <w:ilvl w:val="2"/>
          <w:numId w:val="51"/>
        </w:numPr>
        <w:jc w:val="both"/>
        <w:rPr>
          <w:rFonts w:ascii="Times New Roman" w:hAnsi="Times New Roman"/>
          <w:sz w:val="24"/>
        </w:rPr>
      </w:pPr>
      <w:r w:rsidRPr="00486079">
        <w:rPr>
          <w:rFonts w:ascii="Times New Roman" w:hAnsi="Times New Roman"/>
          <w:sz w:val="24"/>
        </w:rPr>
        <w:t>17 sources observed that there is no coverage gap with Set1-1/1-2 FR1.</w:t>
      </w:r>
    </w:p>
    <w:p w14:paraId="0831C721" w14:textId="77777777" w:rsidR="007346F9" w:rsidRPr="00486079" w:rsidRDefault="007346F9" w:rsidP="007346F9">
      <w:pPr>
        <w:pStyle w:val="ListParagraph"/>
        <w:numPr>
          <w:ilvl w:val="3"/>
          <w:numId w:val="51"/>
        </w:numPr>
        <w:jc w:val="both"/>
        <w:rPr>
          <w:rFonts w:ascii="Times New Roman" w:hAnsi="Times New Roman"/>
          <w:sz w:val="24"/>
        </w:rPr>
      </w:pPr>
      <w:r w:rsidRPr="00486079">
        <w:rPr>
          <w:rFonts w:ascii="Times New Roman" w:hAnsi="Times New Roman"/>
          <w:sz w:val="24"/>
        </w:rPr>
        <w:t>The coverage margin is around 4 dB compared to CNR of -1.9 dB.</w:t>
      </w:r>
    </w:p>
    <w:p w14:paraId="78B0FBC6"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With parameter LEO600km Set1-3 FR1: </w:t>
      </w:r>
    </w:p>
    <w:p w14:paraId="38B7E360" w14:textId="77777777" w:rsidR="007346F9" w:rsidRPr="00486079" w:rsidRDefault="007346F9" w:rsidP="007346F9">
      <w:pPr>
        <w:pStyle w:val="ListParagraph"/>
        <w:numPr>
          <w:ilvl w:val="2"/>
          <w:numId w:val="51"/>
        </w:numPr>
        <w:jc w:val="both"/>
        <w:rPr>
          <w:rFonts w:ascii="Times New Roman" w:hAnsi="Times New Roman"/>
          <w:sz w:val="24"/>
        </w:rPr>
      </w:pPr>
      <w:r w:rsidRPr="00486079">
        <w:rPr>
          <w:rFonts w:ascii="Times New Roman" w:hAnsi="Times New Roman"/>
          <w:sz w:val="24"/>
        </w:rPr>
        <w:t>15 sources observed that there is a PDCCH coverage gap of 3.9dB in average compared to CNR of -9.9 dB.</w:t>
      </w:r>
    </w:p>
    <w:p w14:paraId="019AAAE0"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Note: the results above are obtained independently from the performance of other channels or signals, and it doesn’t imply the successful reception for other channels or signals before or after the detection of PDCCH.</w:t>
      </w:r>
    </w:p>
    <w:p w14:paraId="259A146A" w14:textId="77777777" w:rsidR="007346F9" w:rsidRPr="00486079" w:rsidRDefault="007346F9" w:rsidP="007346F9">
      <w:pPr>
        <w:jc w:val="both"/>
        <w:rPr>
          <w:lang w:eastAsia="x-none"/>
        </w:rPr>
      </w:pPr>
    </w:p>
    <w:p w14:paraId="230DF376" w14:textId="77777777" w:rsidR="007346F9" w:rsidRPr="00486079" w:rsidRDefault="007346F9" w:rsidP="007346F9">
      <w:pPr>
        <w:jc w:val="both"/>
        <w:rPr>
          <w:b/>
        </w:rPr>
      </w:pPr>
      <w:r w:rsidRPr="00486079">
        <w:rPr>
          <w:b/>
        </w:rPr>
        <w:t>Observation</w:t>
      </w:r>
    </w:p>
    <w:p w14:paraId="6941C9BF" w14:textId="77777777" w:rsidR="007346F9" w:rsidRPr="00486079" w:rsidRDefault="007346F9" w:rsidP="007346F9">
      <w:pPr>
        <w:jc w:val="both"/>
      </w:pPr>
      <w:r w:rsidRPr="00486079">
        <w:t>Based on LLS results on PDSCH Msg2 coverage evaluation collected from different sources:</w:t>
      </w:r>
    </w:p>
    <w:p w14:paraId="1BE59EB6" w14:textId="77777777" w:rsidR="007346F9" w:rsidRPr="00486079" w:rsidRDefault="007346F9" w:rsidP="007346F9">
      <w:pPr>
        <w:pStyle w:val="ListParagraph"/>
        <w:numPr>
          <w:ilvl w:val="0"/>
          <w:numId w:val="52"/>
        </w:numPr>
        <w:jc w:val="both"/>
        <w:rPr>
          <w:rFonts w:ascii="Times New Roman" w:hAnsi="Times New Roman"/>
          <w:sz w:val="24"/>
        </w:rPr>
      </w:pPr>
      <w:r w:rsidRPr="00486079">
        <w:rPr>
          <w:rFonts w:ascii="Times New Roman" w:hAnsi="Times New Roman"/>
          <w:sz w:val="24"/>
        </w:rPr>
        <w:t>It is observed that the required SNR for PDSCH carrying Msg2 is in average equal to – 10.9 dB (14 sources)</w:t>
      </w:r>
    </w:p>
    <w:p w14:paraId="530660B7" w14:textId="77777777" w:rsidR="007346F9" w:rsidRPr="00486079" w:rsidRDefault="007346F9" w:rsidP="007346F9">
      <w:pPr>
        <w:pStyle w:val="ListParagraph"/>
        <w:numPr>
          <w:ilvl w:val="0"/>
          <w:numId w:val="51"/>
        </w:numPr>
        <w:ind w:left="1219"/>
        <w:jc w:val="both"/>
        <w:rPr>
          <w:rFonts w:ascii="Times New Roman" w:hAnsi="Times New Roman"/>
          <w:sz w:val="24"/>
        </w:rPr>
      </w:pPr>
      <w:r w:rsidRPr="00486079">
        <w:rPr>
          <w:rFonts w:ascii="Times New Roman" w:hAnsi="Times New Roman"/>
          <w:sz w:val="24"/>
        </w:rPr>
        <w:t xml:space="preserve">With parameter LEO600km Set1-1 FR1 and 1-2 FR1: </w:t>
      </w:r>
    </w:p>
    <w:p w14:paraId="36B939F4" w14:textId="77777777" w:rsidR="007346F9" w:rsidRPr="00486079" w:rsidRDefault="007346F9" w:rsidP="007346F9">
      <w:pPr>
        <w:pStyle w:val="ListParagraph"/>
        <w:numPr>
          <w:ilvl w:val="2"/>
          <w:numId w:val="53"/>
        </w:numPr>
        <w:ind w:left="2059"/>
        <w:jc w:val="both"/>
        <w:rPr>
          <w:rFonts w:ascii="Times New Roman" w:hAnsi="Times New Roman"/>
          <w:sz w:val="24"/>
        </w:rPr>
      </w:pPr>
      <w:r w:rsidRPr="00486079">
        <w:rPr>
          <w:rFonts w:ascii="Times New Roman" w:hAnsi="Times New Roman"/>
          <w:sz w:val="24"/>
        </w:rPr>
        <w:t xml:space="preserve">14 sources observed that there is no coverage gap for PDSCH with Msg2: </w:t>
      </w:r>
    </w:p>
    <w:p w14:paraId="7AF10793" w14:textId="77777777" w:rsidR="007346F9" w:rsidRPr="00486079" w:rsidRDefault="007346F9" w:rsidP="007346F9">
      <w:pPr>
        <w:pStyle w:val="ListParagraph"/>
        <w:numPr>
          <w:ilvl w:val="3"/>
          <w:numId w:val="54"/>
        </w:numPr>
        <w:ind w:left="2479"/>
        <w:jc w:val="both"/>
        <w:rPr>
          <w:rFonts w:ascii="Times New Roman" w:hAnsi="Times New Roman"/>
          <w:sz w:val="24"/>
        </w:rPr>
      </w:pPr>
      <w:r w:rsidRPr="00486079">
        <w:rPr>
          <w:rFonts w:ascii="Times New Roman" w:hAnsi="Times New Roman"/>
          <w:sz w:val="24"/>
        </w:rPr>
        <w:t xml:space="preserve">The coverage margin is around 9 dB compared to CNR of -1.9 dB  </w:t>
      </w:r>
    </w:p>
    <w:p w14:paraId="0BBC8C9D" w14:textId="77777777" w:rsidR="007346F9" w:rsidRPr="00486079" w:rsidRDefault="007346F9" w:rsidP="007346F9">
      <w:pPr>
        <w:pStyle w:val="ListParagraph"/>
        <w:numPr>
          <w:ilvl w:val="0"/>
          <w:numId w:val="51"/>
        </w:numPr>
        <w:ind w:left="1219"/>
        <w:jc w:val="both"/>
        <w:rPr>
          <w:rFonts w:ascii="Times New Roman" w:hAnsi="Times New Roman"/>
          <w:sz w:val="24"/>
        </w:rPr>
      </w:pPr>
      <w:r w:rsidRPr="00486079">
        <w:rPr>
          <w:rFonts w:ascii="Times New Roman" w:hAnsi="Times New Roman"/>
          <w:sz w:val="24"/>
        </w:rPr>
        <w:t xml:space="preserve">With parameter LEO600km Set1-3 FR1: </w:t>
      </w:r>
    </w:p>
    <w:p w14:paraId="5B6B2066" w14:textId="77777777" w:rsidR="007346F9" w:rsidRPr="00486079" w:rsidRDefault="007346F9" w:rsidP="007346F9">
      <w:pPr>
        <w:pStyle w:val="ListParagraph"/>
        <w:numPr>
          <w:ilvl w:val="1"/>
          <w:numId w:val="51"/>
        </w:numPr>
        <w:ind w:left="1639"/>
        <w:jc w:val="both"/>
        <w:rPr>
          <w:rFonts w:ascii="Times New Roman" w:hAnsi="Times New Roman"/>
          <w:sz w:val="24"/>
        </w:rPr>
      </w:pPr>
      <w:r w:rsidRPr="00486079">
        <w:rPr>
          <w:rFonts w:ascii="Times New Roman" w:hAnsi="Times New Roman"/>
          <w:sz w:val="24"/>
        </w:rPr>
        <w:t xml:space="preserve">12 sources observed that there is no coverage gap for PDSCH with Msg2: </w:t>
      </w:r>
    </w:p>
    <w:p w14:paraId="37C6E031" w14:textId="77777777" w:rsidR="007346F9" w:rsidRPr="00486079" w:rsidRDefault="007346F9" w:rsidP="007346F9">
      <w:pPr>
        <w:pStyle w:val="ListParagraph"/>
        <w:numPr>
          <w:ilvl w:val="3"/>
          <w:numId w:val="54"/>
        </w:numPr>
        <w:ind w:left="2479"/>
        <w:jc w:val="both"/>
        <w:rPr>
          <w:rFonts w:ascii="Times New Roman" w:hAnsi="Times New Roman"/>
          <w:sz w:val="24"/>
        </w:rPr>
      </w:pPr>
      <w:r w:rsidRPr="00486079">
        <w:rPr>
          <w:rFonts w:ascii="Times New Roman" w:hAnsi="Times New Roman"/>
          <w:sz w:val="24"/>
        </w:rPr>
        <w:t>The coverage margin is around 1 dB on average compared to CNR of -9.9 dB</w:t>
      </w:r>
    </w:p>
    <w:p w14:paraId="63938A4C" w14:textId="77777777" w:rsidR="007346F9" w:rsidRPr="00486079" w:rsidRDefault="007346F9" w:rsidP="007346F9">
      <w:pPr>
        <w:pStyle w:val="ListParagraph"/>
        <w:numPr>
          <w:ilvl w:val="0"/>
          <w:numId w:val="54"/>
        </w:numPr>
        <w:jc w:val="both"/>
        <w:rPr>
          <w:rFonts w:ascii="Times New Roman" w:hAnsi="Times New Roman"/>
          <w:sz w:val="24"/>
        </w:rPr>
      </w:pPr>
      <w:r w:rsidRPr="00486079">
        <w:rPr>
          <w:rFonts w:ascii="Times New Roman" w:hAnsi="Times New Roman"/>
          <w:sz w:val="24"/>
        </w:rPr>
        <w:t>Note: the results above are obtained independently from the performance of other channels or signals, and it doesn’t imply the successful reception for other channels or signals before or after the detection of PDSCH Msg2.</w:t>
      </w:r>
    </w:p>
    <w:p w14:paraId="2E2D5EED" w14:textId="77777777" w:rsidR="007346F9" w:rsidRDefault="007346F9" w:rsidP="007346F9">
      <w:pPr>
        <w:jc w:val="both"/>
        <w:rPr>
          <w:lang w:eastAsia="x-none"/>
        </w:rPr>
      </w:pPr>
    </w:p>
    <w:p w14:paraId="1D9F715B" w14:textId="77777777" w:rsidR="007346F9" w:rsidRPr="00474BEA" w:rsidRDefault="007346F9" w:rsidP="007346F9">
      <w:pPr>
        <w:jc w:val="both"/>
        <w:rPr>
          <w:b/>
          <w:szCs w:val="20"/>
        </w:rPr>
      </w:pPr>
      <w:r w:rsidRPr="00474BEA">
        <w:rPr>
          <w:b/>
          <w:szCs w:val="20"/>
        </w:rPr>
        <w:t>Observation</w:t>
      </w:r>
    </w:p>
    <w:p w14:paraId="08CC7FF0" w14:textId="77777777" w:rsidR="007346F9" w:rsidRPr="00474BEA" w:rsidRDefault="007346F9" w:rsidP="007346F9">
      <w:pPr>
        <w:jc w:val="both"/>
        <w:rPr>
          <w:szCs w:val="20"/>
        </w:rPr>
      </w:pPr>
      <w:r w:rsidRPr="00474BEA">
        <w:rPr>
          <w:szCs w:val="20"/>
        </w:rPr>
        <w:t>Based on LLS results on PDSCH Msg4 coverage evaluation collected from different sources:</w:t>
      </w:r>
    </w:p>
    <w:p w14:paraId="2854BF6E" w14:textId="77777777" w:rsidR="007346F9" w:rsidRPr="007807E7" w:rsidRDefault="007346F9" w:rsidP="007346F9">
      <w:pPr>
        <w:pStyle w:val="ListParagraph"/>
        <w:numPr>
          <w:ilvl w:val="0"/>
          <w:numId w:val="51"/>
        </w:numPr>
        <w:jc w:val="both"/>
        <w:rPr>
          <w:rFonts w:ascii="Times New Roman" w:hAnsi="Times New Roman"/>
          <w:sz w:val="24"/>
        </w:rPr>
      </w:pPr>
      <w:r w:rsidRPr="007807E7">
        <w:rPr>
          <w:rFonts w:ascii="Times New Roman" w:hAnsi="Times New Roman"/>
          <w:sz w:val="24"/>
        </w:rPr>
        <w:t>It is observed that the required SNR for PDSCH carrying Msg4 is in average equal to – 5.2 dB (14 sources)</w:t>
      </w:r>
    </w:p>
    <w:p w14:paraId="56409D00" w14:textId="77777777" w:rsidR="007346F9" w:rsidRPr="007807E7" w:rsidRDefault="007346F9" w:rsidP="007346F9">
      <w:pPr>
        <w:pStyle w:val="ListParagraph"/>
        <w:numPr>
          <w:ilvl w:val="0"/>
          <w:numId w:val="51"/>
        </w:numPr>
        <w:ind w:left="1219"/>
        <w:jc w:val="both"/>
        <w:rPr>
          <w:rFonts w:ascii="Times New Roman" w:hAnsi="Times New Roman"/>
          <w:sz w:val="24"/>
        </w:rPr>
      </w:pPr>
      <w:r w:rsidRPr="007807E7">
        <w:rPr>
          <w:rFonts w:ascii="Times New Roman" w:hAnsi="Times New Roman"/>
          <w:sz w:val="24"/>
        </w:rPr>
        <w:t xml:space="preserve">With parameter LEO600km Set1-1 FR1 and 1-2 FR1: </w:t>
      </w:r>
    </w:p>
    <w:p w14:paraId="07D3F221" w14:textId="77777777" w:rsidR="007346F9" w:rsidRPr="007807E7" w:rsidRDefault="007346F9" w:rsidP="007346F9">
      <w:pPr>
        <w:pStyle w:val="ListParagraph"/>
        <w:numPr>
          <w:ilvl w:val="2"/>
          <w:numId w:val="51"/>
        </w:numPr>
        <w:ind w:left="2059"/>
        <w:jc w:val="both"/>
        <w:rPr>
          <w:rFonts w:ascii="Times New Roman" w:hAnsi="Times New Roman"/>
          <w:sz w:val="24"/>
        </w:rPr>
      </w:pPr>
      <w:r w:rsidRPr="007807E7">
        <w:rPr>
          <w:rFonts w:ascii="Times New Roman" w:hAnsi="Times New Roman"/>
          <w:sz w:val="24"/>
        </w:rPr>
        <w:lastRenderedPageBreak/>
        <w:t xml:space="preserve">14 sources observed that there is no coverage gap for PDSCH with Msg4: </w:t>
      </w:r>
    </w:p>
    <w:p w14:paraId="68FC8965" w14:textId="77777777" w:rsidR="007346F9" w:rsidRPr="007807E7" w:rsidRDefault="007346F9" w:rsidP="007346F9">
      <w:pPr>
        <w:pStyle w:val="ListParagraph"/>
        <w:numPr>
          <w:ilvl w:val="3"/>
          <w:numId w:val="55"/>
        </w:numPr>
        <w:ind w:left="2479"/>
        <w:jc w:val="both"/>
        <w:rPr>
          <w:rFonts w:ascii="Times New Roman" w:hAnsi="Times New Roman"/>
          <w:sz w:val="24"/>
        </w:rPr>
      </w:pPr>
      <w:r w:rsidRPr="007807E7">
        <w:rPr>
          <w:rFonts w:ascii="Times New Roman" w:hAnsi="Times New Roman"/>
          <w:sz w:val="24"/>
        </w:rPr>
        <w:t>The coverage margin is around 3.3 dB on average compared to CNR of -1.9 dB</w:t>
      </w:r>
    </w:p>
    <w:p w14:paraId="3B2FC461" w14:textId="77777777" w:rsidR="007346F9" w:rsidRPr="007807E7" w:rsidRDefault="007346F9" w:rsidP="007346F9">
      <w:pPr>
        <w:pStyle w:val="ListParagraph"/>
        <w:numPr>
          <w:ilvl w:val="0"/>
          <w:numId w:val="51"/>
        </w:numPr>
        <w:ind w:left="1219"/>
        <w:jc w:val="both"/>
        <w:rPr>
          <w:rFonts w:ascii="Times New Roman" w:hAnsi="Times New Roman"/>
          <w:sz w:val="24"/>
        </w:rPr>
      </w:pPr>
      <w:r w:rsidRPr="007807E7">
        <w:rPr>
          <w:rFonts w:ascii="Times New Roman" w:hAnsi="Times New Roman"/>
          <w:sz w:val="24"/>
        </w:rPr>
        <w:t xml:space="preserve">With parameter LEO600km Set1-3 FR1: </w:t>
      </w:r>
    </w:p>
    <w:p w14:paraId="328D8B2A" w14:textId="77777777" w:rsidR="007346F9" w:rsidRPr="007807E7" w:rsidRDefault="007346F9" w:rsidP="007346F9">
      <w:pPr>
        <w:pStyle w:val="ListParagraph"/>
        <w:numPr>
          <w:ilvl w:val="1"/>
          <w:numId w:val="51"/>
        </w:numPr>
        <w:ind w:left="1639"/>
        <w:jc w:val="both"/>
        <w:rPr>
          <w:rFonts w:ascii="Times New Roman" w:hAnsi="Times New Roman"/>
          <w:sz w:val="24"/>
        </w:rPr>
      </w:pPr>
      <w:r w:rsidRPr="007807E7">
        <w:rPr>
          <w:rFonts w:ascii="Times New Roman" w:hAnsi="Times New Roman"/>
          <w:sz w:val="24"/>
        </w:rPr>
        <w:t xml:space="preserve">11 sources observed that there is a coverage gap for PDSCH with Msg4: </w:t>
      </w:r>
    </w:p>
    <w:p w14:paraId="7B20A07F" w14:textId="77777777" w:rsidR="007346F9" w:rsidRPr="007807E7" w:rsidRDefault="007346F9" w:rsidP="007346F9">
      <w:pPr>
        <w:pStyle w:val="ListParagraph"/>
        <w:numPr>
          <w:ilvl w:val="2"/>
          <w:numId w:val="51"/>
        </w:numPr>
        <w:ind w:left="2059"/>
        <w:jc w:val="both"/>
        <w:rPr>
          <w:rFonts w:ascii="Times New Roman" w:hAnsi="Times New Roman"/>
          <w:sz w:val="24"/>
        </w:rPr>
      </w:pPr>
      <w:r w:rsidRPr="007807E7">
        <w:rPr>
          <w:rFonts w:ascii="Times New Roman" w:hAnsi="Times New Roman"/>
          <w:sz w:val="24"/>
        </w:rPr>
        <w:t>The coverage gap is around 4.7 dB on average compared to CNR of -9.9 dB</w:t>
      </w:r>
    </w:p>
    <w:p w14:paraId="2DBA2AF7" w14:textId="77777777" w:rsidR="007346F9" w:rsidRPr="007807E7" w:rsidRDefault="007346F9" w:rsidP="007346F9">
      <w:pPr>
        <w:pStyle w:val="ListParagraph"/>
        <w:numPr>
          <w:ilvl w:val="1"/>
          <w:numId w:val="51"/>
        </w:numPr>
        <w:ind w:left="1639"/>
        <w:jc w:val="both"/>
        <w:rPr>
          <w:rFonts w:ascii="Times New Roman" w:hAnsi="Times New Roman"/>
          <w:sz w:val="24"/>
        </w:rPr>
      </w:pPr>
      <w:r w:rsidRPr="007807E7">
        <w:rPr>
          <w:rFonts w:ascii="Times New Roman" w:hAnsi="Times New Roman"/>
          <w:sz w:val="24"/>
        </w:rPr>
        <w:t>1 source observed that there is no coverage gap for PDSCH with Msg4 with a coverage margin of 0.3 dB compared to CNR of -9.9 dB</w:t>
      </w:r>
    </w:p>
    <w:p w14:paraId="5A0EFEC0" w14:textId="77777777" w:rsidR="007346F9" w:rsidRPr="007807E7" w:rsidRDefault="007346F9" w:rsidP="007346F9">
      <w:pPr>
        <w:pStyle w:val="ListParagraph"/>
        <w:numPr>
          <w:ilvl w:val="0"/>
          <w:numId w:val="51"/>
        </w:numPr>
        <w:jc w:val="both"/>
        <w:rPr>
          <w:sz w:val="24"/>
        </w:rPr>
      </w:pPr>
      <w:r w:rsidRPr="007807E7">
        <w:rPr>
          <w:rFonts w:ascii="Times New Roman" w:hAnsi="Times New Roman"/>
          <w:sz w:val="24"/>
        </w:rPr>
        <w:t>Note: the results above are obtained independently from the performance of other channels or signals, and it doesn’t imply the successful reception for other channels or signals before or after the detection of PDSCH Msg4.</w:t>
      </w:r>
    </w:p>
    <w:p w14:paraId="0C4FEE5C" w14:textId="77777777" w:rsidR="007346F9" w:rsidRDefault="007346F9" w:rsidP="007346F9">
      <w:pPr>
        <w:jc w:val="both"/>
        <w:rPr>
          <w:b/>
        </w:rPr>
      </w:pPr>
    </w:p>
    <w:p w14:paraId="7177F465" w14:textId="77777777" w:rsidR="007346F9" w:rsidRPr="00486079" w:rsidRDefault="007346F9" w:rsidP="007346F9">
      <w:pPr>
        <w:jc w:val="both"/>
        <w:rPr>
          <w:b/>
        </w:rPr>
      </w:pPr>
      <w:r w:rsidRPr="00486079">
        <w:rPr>
          <w:b/>
        </w:rPr>
        <w:t>Observation</w:t>
      </w:r>
    </w:p>
    <w:p w14:paraId="21E7B0A4" w14:textId="77777777" w:rsidR="007346F9" w:rsidRPr="00486079" w:rsidRDefault="007346F9" w:rsidP="007346F9">
      <w:pPr>
        <w:jc w:val="both"/>
      </w:pPr>
      <w:r w:rsidRPr="00486079">
        <w:t>Based on LLS results on PDSCH SIB1 coverage evaluation collected from different sources:</w:t>
      </w:r>
    </w:p>
    <w:p w14:paraId="50705746"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For PDSCH carrying SIB1 option 1 (with a payload size of 800bits) it is observed that the required SNR is in average equal to – 5.8 dB (14 sources)</w:t>
      </w:r>
    </w:p>
    <w:p w14:paraId="00D0EE27"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For PDSCH carrying SIB1 option 2 (with a payload size of 1280bits) it is observed that the required SNR is in average equal to – 3.4 dB (12 sources)</w:t>
      </w:r>
    </w:p>
    <w:p w14:paraId="6A4CF9D9" w14:textId="77777777" w:rsidR="007346F9" w:rsidRPr="00486079" w:rsidRDefault="007346F9" w:rsidP="007346F9">
      <w:pPr>
        <w:pStyle w:val="ListParagraph"/>
        <w:numPr>
          <w:ilvl w:val="0"/>
          <w:numId w:val="51"/>
        </w:numPr>
        <w:ind w:left="1219"/>
        <w:jc w:val="both"/>
        <w:rPr>
          <w:rFonts w:ascii="Times New Roman" w:hAnsi="Times New Roman"/>
          <w:sz w:val="24"/>
        </w:rPr>
      </w:pPr>
      <w:r w:rsidRPr="00486079">
        <w:rPr>
          <w:rFonts w:ascii="Times New Roman" w:hAnsi="Times New Roman"/>
          <w:sz w:val="24"/>
        </w:rPr>
        <w:t xml:space="preserve">With parameter LEO600km Set1-1 FR1 and 1-2FR1: </w:t>
      </w:r>
    </w:p>
    <w:p w14:paraId="2619F611" w14:textId="77777777" w:rsidR="007346F9" w:rsidRPr="00486079" w:rsidRDefault="007346F9" w:rsidP="007346F9">
      <w:pPr>
        <w:pStyle w:val="ListParagraph"/>
        <w:numPr>
          <w:ilvl w:val="1"/>
          <w:numId w:val="51"/>
        </w:numPr>
        <w:ind w:left="1639"/>
        <w:jc w:val="both"/>
        <w:rPr>
          <w:rFonts w:ascii="Times New Roman" w:hAnsi="Times New Roman"/>
          <w:sz w:val="24"/>
        </w:rPr>
      </w:pPr>
      <w:r w:rsidRPr="00486079">
        <w:rPr>
          <w:rFonts w:ascii="Times New Roman" w:hAnsi="Times New Roman"/>
          <w:sz w:val="24"/>
        </w:rPr>
        <w:t xml:space="preserve">14 sources observed that there is no coverage gap for PDSCH with SIB1 option 1: </w:t>
      </w:r>
    </w:p>
    <w:p w14:paraId="4D01AF42" w14:textId="77777777" w:rsidR="007346F9" w:rsidRPr="00486079" w:rsidRDefault="007346F9" w:rsidP="007346F9">
      <w:pPr>
        <w:pStyle w:val="ListParagraph"/>
        <w:numPr>
          <w:ilvl w:val="3"/>
          <w:numId w:val="51"/>
        </w:numPr>
        <w:jc w:val="both"/>
        <w:rPr>
          <w:rFonts w:ascii="Times New Roman" w:hAnsi="Times New Roman"/>
          <w:sz w:val="24"/>
        </w:rPr>
      </w:pPr>
      <w:r w:rsidRPr="00486079">
        <w:rPr>
          <w:rFonts w:ascii="Times New Roman" w:hAnsi="Times New Roman"/>
          <w:sz w:val="24"/>
        </w:rPr>
        <w:t>The coverage margin is around 3.9 dB on average compared to CNR of -1.9 dB</w:t>
      </w:r>
    </w:p>
    <w:p w14:paraId="54AD62F3" w14:textId="77777777" w:rsidR="007346F9" w:rsidRPr="00486079" w:rsidRDefault="007346F9" w:rsidP="007346F9">
      <w:pPr>
        <w:pStyle w:val="ListParagraph"/>
        <w:numPr>
          <w:ilvl w:val="1"/>
          <w:numId w:val="51"/>
        </w:numPr>
        <w:ind w:left="1639"/>
        <w:jc w:val="both"/>
        <w:rPr>
          <w:rFonts w:ascii="Times New Roman" w:hAnsi="Times New Roman"/>
          <w:sz w:val="24"/>
        </w:rPr>
      </w:pPr>
      <w:r w:rsidRPr="00486079">
        <w:rPr>
          <w:rFonts w:ascii="Times New Roman" w:hAnsi="Times New Roman"/>
          <w:sz w:val="24"/>
        </w:rPr>
        <w:t xml:space="preserve">12 sources observed that there is no coverage gap for PDSCH with SIB1 option 2: </w:t>
      </w:r>
    </w:p>
    <w:p w14:paraId="1AB9D44E" w14:textId="77777777" w:rsidR="007346F9" w:rsidRPr="00486079" w:rsidRDefault="007346F9" w:rsidP="007346F9">
      <w:pPr>
        <w:pStyle w:val="ListParagraph"/>
        <w:numPr>
          <w:ilvl w:val="3"/>
          <w:numId w:val="51"/>
        </w:numPr>
        <w:jc w:val="both"/>
        <w:rPr>
          <w:rFonts w:ascii="Times New Roman" w:hAnsi="Times New Roman"/>
          <w:sz w:val="24"/>
        </w:rPr>
      </w:pPr>
      <w:r w:rsidRPr="00486079">
        <w:rPr>
          <w:rFonts w:ascii="Times New Roman" w:hAnsi="Times New Roman"/>
          <w:sz w:val="24"/>
        </w:rPr>
        <w:t>The coverage margin is around 1.5 dB on average compared to CNR of -1.9 dB</w:t>
      </w:r>
    </w:p>
    <w:p w14:paraId="66126783" w14:textId="77777777" w:rsidR="007346F9" w:rsidRPr="00486079" w:rsidRDefault="007346F9" w:rsidP="007346F9">
      <w:pPr>
        <w:pStyle w:val="ListParagraph"/>
        <w:numPr>
          <w:ilvl w:val="0"/>
          <w:numId w:val="51"/>
        </w:numPr>
        <w:ind w:left="1219"/>
        <w:jc w:val="both"/>
        <w:rPr>
          <w:rFonts w:ascii="Times New Roman" w:hAnsi="Times New Roman"/>
          <w:sz w:val="24"/>
        </w:rPr>
      </w:pPr>
      <w:r w:rsidRPr="00486079">
        <w:rPr>
          <w:rFonts w:ascii="Times New Roman" w:hAnsi="Times New Roman"/>
          <w:sz w:val="24"/>
        </w:rPr>
        <w:t xml:space="preserve">With parameter LEO600km Set1-3 FR1: </w:t>
      </w:r>
    </w:p>
    <w:p w14:paraId="6B19E8C0" w14:textId="77777777" w:rsidR="007346F9" w:rsidRPr="00486079" w:rsidRDefault="007346F9" w:rsidP="007346F9">
      <w:pPr>
        <w:pStyle w:val="ListParagraph"/>
        <w:numPr>
          <w:ilvl w:val="1"/>
          <w:numId w:val="51"/>
        </w:numPr>
        <w:ind w:left="1639"/>
        <w:jc w:val="both"/>
        <w:rPr>
          <w:rFonts w:ascii="Times New Roman" w:hAnsi="Times New Roman"/>
          <w:sz w:val="24"/>
        </w:rPr>
      </w:pPr>
      <w:r w:rsidRPr="00486079">
        <w:rPr>
          <w:rFonts w:ascii="Times New Roman" w:hAnsi="Times New Roman"/>
          <w:sz w:val="24"/>
        </w:rPr>
        <w:t xml:space="preserve">11 sources observed that there is a coverage gap for PDSCH with SIB1 option 1: </w:t>
      </w:r>
    </w:p>
    <w:p w14:paraId="5C02F79F" w14:textId="77777777" w:rsidR="007346F9" w:rsidRPr="00486079" w:rsidRDefault="007346F9" w:rsidP="007346F9">
      <w:pPr>
        <w:pStyle w:val="ListParagraph"/>
        <w:numPr>
          <w:ilvl w:val="3"/>
          <w:numId w:val="51"/>
        </w:numPr>
        <w:jc w:val="both"/>
        <w:rPr>
          <w:rFonts w:ascii="Times New Roman" w:hAnsi="Times New Roman"/>
          <w:sz w:val="24"/>
        </w:rPr>
      </w:pPr>
      <w:r w:rsidRPr="00486079">
        <w:rPr>
          <w:rFonts w:ascii="Times New Roman" w:hAnsi="Times New Roman"/>
          <w:sz w:val="24"/>
        </w:rPr>
        <w:t>The coverage gap is around 4.1 dB on average compared to CNR of -9.9 dB</w:t>
      </w:r>
    </w:p>
    <w:p w14:paraId="78E281EC" w14:textId="77777777" w:rsidR="007346F9" w:rsidRPr="00486079" w:rsidRDefault="007346F9" w:rsidP="007346F9">
      <w:pPr>
        <w:pStyle w:val="ListParagraph"/>
        <w:numPr>
          <w:ilvl w:val="1"/>
          <w:numId w:val="51"/>
        </w:numPr>
        <w:ind w:left="1639"/>
        <w:jc w:val="both"/>
        <w:rPr>
          <w:rFonts w:ascii="Times New Roman" w:hAnsi="Times New Roman"/>
          <w:sz w:val="24"/>
        </w:rPr>
      </w:pPr>
      <w:r w:rsidRPr="00486079">
        <w:rPr>
          <w:rFonts w:ascii="Times New Roman" w:hAnsi="Times New Roman"/>
          <w:sz w:val="24"/>
        </w:rPr>
        <w:t xml:space="preserve">1 source observed that there is no coverage gap for PDSCH with SIB1 option 1: </w:t>
      </w:r>
    </w:p>
    <w:p w14:paraId="249F41E8" w14:textId="77777777" w:rsidR="007346F9" w:rsidRPr="00486079" w:rsidRDefault="007346F9" w:rsidP="007346F9">
      <w:pPr>
        <w:pStyle w:val="ListParagraph"/>
        <w:numPr>
          <w:ilvl w:val="3"/>
          <w:numId w:val="51"/>
        </w:numPr>
        <w:jc w:val="both"/>
        <w:rPr>
          <w:rFonts w:ascii="Times New Roman" w:hAnsi="Times New Roman"/>
          <w:sz w:val="24"/>
        </w:rPr>
      </w:pPr>
      <w:r w:rsidRPr="00486079">
        <w:rPr>
          <w:rFonts w:ascii="Times New Roman" w:hAnsi="Times New Roman"/>
          <w:sz w:val="24"/>
        </w:rPr>
        <w:t>The coverage margin is 3.4 dB compared to CNR of -9.9 dB</w:t>
      </w:r>
    </w:p>
    <w:p w14:paraId="0CB02ED6" w14:textId="77777777" w:rsidR="007346F9" w:rsidRPr="00486079" w:rsidRDefault="007346F9" w:rsidP="007346F9">
      <w:pPr>
        <w:pStyle w:val="ListParagraph"/>
        <w:numPr>
          <w:ilvl w:val="1"/>
          <w:numId w:val="51"/>
        </w:numPr>
        <w:ind w:left="1639"/>
        <w:jc w:val="both"/>
        <w:rPr>
          <w:rFonts w:ascii="Times New Roman" w:hAnsi="Times New Roman"/>
          <w:sz w:val="24"/>
        </w:rPr>
      </w:pPr>
      <w:r w:rsidRPr="00486079">
        <w:rPr>
          <w:rFonts w:ascii="Times New Roman" w:hAnsi="Times New Roman"/>
          <w:sz w:val="24"/>
        </w:rPr>
        <w:t xml:space="preserve">10 sources observed that there is a coverage gap for PDSCH with SIB1 option 2: </w:t>
      </w:r>
    </w:p>
    <w:p w14:paraId="5E017B24" w14:textId="77777777" w:rsidR="007346F9" w:rsidRPr="00486079" w:rsidRDefault="007346F9" w:rsidP="007346F9">
      <w:pPr>
        <w:pStyle w:val="ListParagraph"/>
        <w:numPr>
          <w:ilvl w:val="3"/>
          <w:numId w:val="51"/>
        </w:numPr>
        <w:jc w:val="both"/>
        <w:rPr>
          <w:rFonts w:ascii="Times New Roman" w:hAnsi="Times New Roman"/>
          <w:sz w:val="24"/>
        </w:rPr>
      </w:pPr>
      <w:r w:rsidRPr="00486079">
        <w:rPr>
          <w:rFonts w:ascii="Times New Roman" w:hAnsi="Times New Roman"/>
          <w:sz w:val="24"/>
        </w:rPr>
        <w:t>The coverage gap is around 6.5 dB on average compared to CNR of -9.9 dB</w:t>
      </w:r>
    </w:p>
    <w:p w14:paraId="79DE0524" w14:textId="77777777" w:rsidR="007346F9" w:rsidRPr="00486079" w:rsidRDefault="007346F9" w:rsidP="007346F9">
      <w:pPr>
        <w:pStyle w:val="ListParagraph"/>
        <w:numPr>
          <w:ilvl w:val="0"/>
          <w:numId w:val="51"/>
        </w:numPr>
        <w:jc w:val="both"/>
        <w:rPr>
          <w:rFonts w:ascii="Times New Roman" w:hAnsi="Times New Roman"/>
          <w:bCs/>
          <w:sz w:val="24"/>
        </w:rPr>
      </w:pPr>
      <w:r w:rsidRPr="00486079">
        <w:rPr>
          <w:rFonts w:ascii="Times New Roman" w:hAnsi="Times New Roman"/>
          <w:bCs/>
          <w:sz w:val="24"/>
        </w:rPr>
        <w:t xml:space="preserve">Note: some results assumed SIB1 combination (where SIB1 is repeated within 160 </w:t>
      </w:r>
      <w:proofErr w:type="spellStart"/>
      <w:r w:rsidRPr="00486079">
        <w:rPr>
          <w:rFonts w:ascii="Times New Roman" w:hAnsi="Times New Roman"/>
          <w:bCs/>
          <w:sz w:val="24"/>
        </w:rPr>
        <w:t>ms</w:t>
      </w:r>
      <w:proofErr w:type="spellEnd"/>
      <w:r w:rsidRPr="00486079">
        <w:rPr>
          <w:rFonts w:ascii="Times New Roman" w:hAnsi="Times New Roman"/>
          <w:bCs/>
          <w:sz w:val="24"/>
        </w:rPr>
        <w:t>) and some results assumed no SIB1 combination</w:t>
      </w:r>
    </w:p>
    <w:p w14:paraId="557839F3" w14:textId="77777777" w:rsidR="007346F9" w:rsidRPr="00486079" w:rsidRDefault="007346F9" w:rsidP="007346F9">
      <w:pPr>
        <w:pStyle w:val="ListParagraph"/>
        <w:numPr>
          <w:ilvl w:val="0"/>
          <w:numId w:val="51"/>
        </w:numPr>
        <w:jc w:val="both"/>
        <w:rPr>
          <w:rFonts w:ascii="Times New Roman" w:hAnsi="Times New Roman"/>
          <w:bCs/>
          <w:sz w:val="24"/>
        </w:rPr>
      </w:pPr>
      <w:r w:rsidRPr="00486079">
        <w:rPr>
          <w:rFonts w:ascii="Times New Roman" w:hAnsi="Times New Roman"/>
          <w:bCs/>
          <w:sz w:val="24"/>
        </w:rPr>
        <w:t>Note: the results above are obtained independently from the performance of other channels or signals, and it doesn’t imply the successful reception for other channels or signals before or after the detection of PDSCH carrying SIB1.</w:t>
      </w:r>
    </w:p>
    <w:p w14:paraId="0054137F" w14:textId="77777777" w:rsidR="007346F9" w:rsidRPr="00486079" w:rsidRDefault="007346F9" w:rsidP="007346F9">
      <w:pPr>
        <w:jc w:val="both"/>
        <w:rPr>
          <w:lang w:eastAsia="x-none"/>
        </w:rPr>
      </w:pPr>
    </w:p>
    <w:p w14:paraId="347C980C" w14:textId="77777777" w:rsidR="007346F9" w:rsidRPr="00486079" w:rsidRDefault="007346F9" w:rsidP="007346F9">
      <w:pPr>
        <w:jc w:val="both"/>
        <w:rPr>
          <w:b/>
        </w:rPr>
      </w:pPr>
      <w:r w:rsidRPr="00486079">
        <w:rPr>
          <w:b/>
        </w:rPr>
        <w:t>Observation</w:t>
      </w:r>
    </w:p>
    <w:p w14:paraId="2AE1E4F2" w14:textId="77777777" w:rsidR="007346F9" w:rsidRPr="00486079" w:rsidRDefault="007346F9" w:rsidP="007346F9">
      <w:pPr>
        <w:jc w:val="both"/>
      </w:pPr>
      <w:r w:rsidRPr="00486079">
        <w:t>Based on LLS results on PDSCH SIB19 coverage evaluation collected from different sources:</w:t>
      </w:r>
    </w:p>
    <w:p w14:paraId="3718DEF2"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It is observed that the required SNR for PDSCH carrying SIB19 is in average equal to – 6.9 dB (14 sources)</w:t>
      </w:r>
    </w:p>
    <w:p w14:paraId="502DCB3F" w14:textId="77777777" w:rsidR="007346F9" w:rsidRPr="00486079" w:rsidRDefault="007346F9" w:rsidP="007346F9">
      <w:pPr>
        <w:pStyle w:val="ListParagraph"/>
        <w:numPr>
          <w:ilvl w:val="0"/>
          <w:numId w:val="51"/>
        </w:numPr>
        <w:ind w:left="1219"/>
        <w:jc w:val="both"/>
        <w:rPr>
          <w:rFonts w:ascii="Times New Roman" w:hAnsi="Times New Roman"/>
          <w:sz w:val="24"/>
        </w:rPr>
      </w:pPr>
      <w:r w:rsidRPr="00486079">
        <w:rPr>
          <w:rFonts w:ascii="Times New Roman" w:hAnsi="Times New Roman"/>
          <w:sz w:val="24"/>
        </w:rPr>
        <w:t xml:space="preserve">With parameter LEO600km Set1-1 FR1 and 1-2 FR1: </w:t>
      </w:r>
    </w:p>
    <w:p w14:paraId="07DB07DB" w14:textId="77777777" w:rsidR="007346F9" w:rsidRPr="00486079" w:rsidRDefault="007346F9" w:rsidP="007346F9">
      <w:pPr>
        <w:pStyle w:val="ListParagraph"/>
        <w:numPr>
          <w:ilvl w:val="2"/>
          <w:numId w:val="51"/>
        </w:numPr>
        <w:ind w:left="2059"/>
        <w:jc w:val="both"/>
        <w:rPr>
          <w:rFonts w:ascii="Times New Roman" w:hAnsi="Times New Roman"/>
          <w:sz w:val="24"/>
        </w:rPr>
      </w:pPr>
      <w:r w:rsidRPr="00486079">
        <w:rPr>
          <w:rFonts w:ascii="Times New Roman" w:hAnsi="Times New Roman"/>
          <w:sz w:val="24"/>
        </w:rPr>
        <w:t xml:space="preserve">12 sources observed that there is no coverage gap for PDSCH with SIB19: </w:t>
      </w:r>
    </w:p>
    <w:p w14:paraId="78C91979" w14:textId="77777777" w:rsidR="007346F9" w:rsidRPr="00486079" w:rsidRDefault="007346F9" w:rsidP="007346F9">
      <w:pPr>
        <w:pStyle w:val="ListParagraph"/>
        <w:numPr>
          <w:ilvl w:val="3"/>
          <w:numId w:val="55"/>
        </w:numPr>
        <w:ind w:left="2479"/>
        <w:jc w:val="both"/>
        <w:rPr>
          <w:rFonts w:ascii="Times New Roman" w:hAnsi="Times New Roman"/>
          <w:sz w:val="24"/>
        </w:rPr>
      </w:pPr>
      <w:r w:rsidRPr="00486079">
        <w:rPr>
          <w:rFonts w:ascii="Times New Roman" w:hAnsi="Times New Roman"/>
          <w:sz w:val="24"/>
        </w:rPr>
        <w:t xml:space="preserve">The coverage margin is around 4.2 dB on average compared to CNR of -1.9 dB  </w:t>
      </w:r>
    </w:p>
    <w:p w14:paraId="55E32AA5" w14:textId="77777777" w:rsidR="007346F9" w:rsidRPr="00486079" w:rsidRDefault="007346F9" w:rsidP="007346F9">
      <w:pPr>
        <w:pStyle w:val="ListParagraph"/>
        <w:numPr>
          <w:ilvl w:val="0"/>
          <w:numId w:val="51"/>
        </w:numPr>
        <w:ind w:left="1219"/>
        <w:jc w:val="both"/>
        <w:rPr>
          <w:rFonts w:ascii="Times New Roman" w:hAnsi="Times New Roman"/>
          <w:sz w:val="24"/>
        </w:rPr>
      </w:pPr>
      <w:r w:rsidRPr="00486079">
        <w:rPr>
          <w:rFonts w:ascii="Times New Roman" w:hAnsi="Times New Roman"/>
          <w:sz w:val="24"/>
        </w:rPr>
        <w:t xml:space="preserve">With parameter LEO600km Set1-3 FR1: </w:t>
      </w:r>
    </w:p>
    <w:p w14:paraId="06E7E72B" w14:textId="77777777" w:rsidR="007346F9" w:rsidRPr="00486079" w:rsidRDefault="007346F9" w:rsidP="007346F9">
      <w:pPr>
        <w:pStyle w:val="ListParagraph"/>
        <w:numPr>
          <w:ilvl w:val="1"/>
          <w:numId w:val="51"/>
        </w:numPr>
        <w:ind w:left="1639"/>
        <w:jc w:val="both"/>
        <w:rPr>
          <w:rFonts w:ascii="Times New Roman" w:hAnsi="Times New Roman"/>
          <w:sz w:val="24"/>
        </w:rPr>
      </w:pPr>
      <w:r w:rsidRPr="00486079">
        <w:rPr>
          <w:rFonts w:ascii="Times New Roman" w:hAnsi="Times New Roman"/>
          <w:sz w:val="24"/>
        </w:rPr>
        <w:t xml:space="preserve">10 sources observed that there is a coverage gap for PDSCH with SIB19: </w:t>
      </w:r>
    </w:p>
    <w:p w14:paraId="099C0D54" w14:textId="77777777" w:rsidR="007346F9" w:rsidRPr="00486079" w:rsidRDefault="007346F9" w:rsidP="007346F9">
      <w:pPr>
        <w:pStyle w:val="ListParagraph"/>
        <w:numPr>
          <w:ilvl w:val="3"/>
          <w:numId w:val="51"/>
        </w:numPr>
        <w:jc w:val="both"/>
        <w:rPr>
          <w:rFonts w:ascii="Times New Roman" w:hAnsi="Times New Roman"/>
          <w:sz w:val="24"/>
        </w:rPr>
      </w:pPr>
      <w:r w:rsidRPr="00486079">
        <w:rPr>
          <w:rFonts w:ascii="Times New Roman" w:hAnsi="Times New Roman"/>
          <w:sz w:val="24"/>
        </w:rPr>
        <w:t>The coverage gap is around 3.5 dB on average compared to CNR of -9.9 dB</w:t>
      </w:r>
    </w:p>
    <w:p w14:paraId="42B8058A" w14:textId="77777777" w:rsidR="007346F9" w:rsidRPr="00486079" w:rsidRDefault="007346F9" w:rsidP="007346F9">
      <w:pPr>
        <w:pStyle w:val="ListParagraph"/>
        <w:numPr>
          <w:ilvl w:val="0"/>
          <w:numId w:val="51"/>
        </w:numPr>
        <w:jc w:val="both"/>
        <w:rPr>
          <w:rFonts w:ascii="Times New Roman" w:hAnsi="Times New Roman"/>
          <w:bCs/>
          <w:sz w:val="24"/>
        </w:rPr>
      </w:pPr>
      <w:r w:rsidRPr="00486079">
        <w:rPr>
          <w:rFonts w:ascii="Times New Roman" w:hAnsi="Times New Roman"/>
          <w:bCs/>
          <w:sz w:val="24"/>
        </w:rPr>
        <w:t>Note: all the results above assumed no SIB19 combination</w:t>
      </w:r>
    </w:p>
    <w:p w14:paraId="28B9578D" w14:textId="77777777" w:rsidR="007346F9" w:rsidRPr="00486079" w:rsidRDefault="007346F9" w:rsidP="007346F9">
      <w:pPr>
        <w:pStyle w:val="ListParagraph"/>
        <w:numPr>
          <w:ilvl w:val="0"/>
          <w:numId w:val="51"/>
        </w:numPr>
        <w:jc w:val="both"/>
        <w:rPr>
          <w:rFonts w:ascii="Times New Roman" w:hAnsi="Times New Roman"/>
          <w:bCs/>
          <w:sz w:val="24"/>
        </w:rPr>
      </w:pPr>
      <w:r w:rsidRPr="00486079">
        <w:rPr>
          <w:rFonts w:ascii="Times New Roman" w:hAnsi="Times New Roman"/>
          <w:bCs/>
          <w:sz w:val="24"/>
        </w:rPr>
        <w:t>Note: the results above are obtained independently from the performance of other channels or signals, and it doesn’t imply the successful reception for other channels or signals before or after the detection of PDSCH carrying SIB19.</w:t>
      </w:r>
    </w:p>
    <w:p w14:paraId="69607C95" w14:textId="77777777" w:rsidR="007346F9" w:rsidRPr="00486079" w:rsidRDefault="007346F9" w:rsidP="007346F9">
      <w:pPr>
        <w:jc w:val="both"/>
        <w:rPr>
          <w:lang w:eastAsia="x-none"/>
        </w:rPr>
      </w:pPr>
    </w:p>
    <w:p w14:paraId="35986175" w14:textId="77777777" w:rsidR="007346F9" w:rsidRPr="00486079" w:rsidRDefault="007346F9" w:rsidP="007346F9">
      <w:pPr>
        <w:jc w:val="both"/>
        <w:rPr>
          <w:rFonts w:eastAsia="DengXian"/>
          <w:iCs/>
        </w:rPr>
      </w:pPr>
      <w:r w:rsidRPr="00486079">
        <w:rPr>
          <w:b/>
          <w:iCs/>
        </w:rPr>
        <w:t>Observation</w:t>
      </w:r>
    </w:p>
    <w:p w14:paraId="31DF8C9D" w14:textId="77777777" w:rsidR="007346F9" w:rsidRPr="00486079" w:rsidRDefault="007346F9" w:rsidP="007346F9">
      <w:pPr>
        <w:jc w:val="both"/>
        <w:rPr>
          <w:rFonts w:eastAsia="DengXian"/>
          <w:iCs/>
        </w:rPr>
      </w:pPr>
      <w:r w:rsidRPr="00486079">
        <w:t xml:space="preserve">Based on the results of DL coverage </w:t>
      </w:r>
      <w:r w:rsidRPr="00486079">
        <w:rPr>
          <w:rFonts w:eastAsia="DengXian"/>
          <w:iCs/>
        </w:rPr>
        <w:t xml:space="preserve">ratio </w:t>
      </w:r>
      <w:r w:rsidRPr="00486079">
        <w:t>evaluation at system level collected from 7 sources</w:t>
      </w:r>
      <w:r w:rsidRPr="00486079">
        <w:rPr>
          <w:rFonts w:eastAsia="DengXian"/>
          <w:iCs/>
        </w:rPr>
        <w:t xml:space="preserve"> for all the three LEO600km satellite parameter sets where the beam footprint diameter is 50 km:</w:t>
      </w:r>
    </w:p>
    <w:p w14:paraId="682224F8" w14:textId="77777777" w:rsidR="007346F9" w:rsidRPr="00486079" w:rsidRDefault="007346F9" w:rsidP="007346F9">
      <w:pPr>
        <w:pStyle w:val="ListParagraph"/>
        <w:numPr>
          <w:ilvl w:val="0"/>
          <w:numId w:val="56"/>
        </w:numPr>
        <w:jc w:val="both"/>
        <w:rPr>
          <w:rFonts w:ascii="Times New Roman" w:eastAsia="DengXian" w:hAnsi="Times New Roman"/>
          <w:iCs/>
          <w:sz w:val="24"/>
        </w:rPr>
      </w:pPr>
      <w:r w:rsidRPr="00486079">
        <w:rPr>
          <w:rFonts w:ascii="Times New Roman" w:eastAsia="DengXian" w:hAnsi="Times New Roman"/>
          <w:iCs/>
          <w:sz w:val="24"/>
        </w:rPr>
        <w:t>For Set 1-1/1-3, the coverage ratio can be improved from 10% to 100% if the SSB periodicity is increased from 20ms to 80ms and beam hopping is applied</w:t>
      </w:r>
    </w:p>
    <w:p w14:paraId="00F1384E" w14:textId="77777777" w:rsidR="007346F9" w:rsidRPr="00486079" w:rsidRDefault="007346F9" w:rsidP="007346F9">
      <w:pPr>
        <w:pStyle w:val="ListParagraph"/>
        <w:numPr>
          <w:ilvl w:val="0"/>
          <w:numId w:val="56"/>
        </w:numPr>
        <w:jc w:val="both"/>
        <w:rPr>
          <w:rFonts w:ascii="Times New Roman" w:eastAsia="DengXian" w:hAnsi="Times New Roman"/>
          <w:iCs/>
          <w:sz w:val="24"/>
        </w:rPr>
      </w:pPr>
      <w:r w:rsidRPr="00486079">
        <w:rPr>
          <w:rFonts w:ascii="Times New Roman" w:eastAsia="DengXian" w:hAnsi="Times New Roman"/>
          <w:iCs/>
          <w:sz w:val="24"/>
        </w:rPr>
        <w:t>For Set 1-2, the coverage ratio can be improved from 1.5% to 96.8% if the SSB periodicity is increased from 20ms to 320ms and beam hopping is applied.</w:t>
      </w:r>
    </w:p>
    <w:p w14:paraId="4109C5A1" w14:textId="77777777" w:rsidR="007346F9" w:rsidRPr="00486079" w:rsidRDefault="007346F9" w:rsidP="007346F9">
      <w:pPr>
        <w:pStyle w:val="ListParagraph"/>
        <w:numPr>
          <w:ilvl w:val="0"/>
          <w:numId w:val="56"/>
        </w:numPr>
        <w:jc w:val="both"/>
        <w:rPr>
          <w:rFonts w:ascii="Times New Roman" w:eastAsia="DengXian" w:hAnsi="Times New Roman"/>
          <w:iCs/>
          <w:sz w:val="24"/>
        </w:rPr>
      </w:pPr>
      <w:r w:rsidRPr="00486079">
        <w:rPr>
          <w:rFonts w:ascii="Times New Roman" w:eastAsia="DengXian" w:hAnsi="Times New Roman"/>
          <w:iCs/>
          <w:sz w:val="24"/>
        </w:rPr>
        <w:t xml:space="preserve">Note: coverage ratio is </w:t>
      </w:r>
      <w:r w:rsidRPr="00486079">
        <w:rPr>
          <w:rFonts w:ascii="Times New Roman" w:hAnsi="Times New Roman"/>
          <w:sz w:val="24"/>
        </w:rPr>
        <w:t>N2+N3/ total beam footprints</w:t>
      </w:r>
    </w:p>
    <w:p w14:paraId="2EEF7B4C" w14:textId="77777777" w:rsidR="007346F9" w:rsidRPr="00486079" w:rsidRDefault="007346F9" w:rsidP="007346F9">
      <w:pPr>
        <w:pStyle w:val="ListParagraph"/>
        <w:numPr>
          <w:ilvl w:val="0"/>
          <w:numId w:val="56"/>
        </w:numPr>
        <w:jc w:val="both"/>
        <w:rPr>
          <w:rFonts w:ascii="Times New Roman" w:eastAsia="DengXian" w:hAnsi="Times New Roman"/>
          <w:iCs/>
          <w:sz w:val="24"/>
        </w:rPr>
      </w:pPr>
      <w:r w:rsidRPr="00486079">
        <w:rPr>
          <w:rFonts w:ascii="Times New Roman" w:eastAsia="DengXian" w:hAnsi="Times New Roman"/>
          <w:iCs/>
          <w:sz w:val="24"/>
        </w:rPr>
        <w:t>Note: the baseline assumes no beam hopping. TDM between SIB1 and SIB19 is assumed in those results, following current specs.</w:t>
      </w:r>
    </w:p>
    <w:p w14:paraId="3459CE54" w14:textId="77777777" w:rsidR="007346F9" w:rsidRPr="00486079" w:rsidRDefault="007346F9" w:rsidP="007346F9">
      <w:pPr>
        <w:jc w:val="both"/>
        <w:rPr>
          <w:rFonts w:eastAsia="DengXian"/>
          <w:iCs/>
        </w:rPr>
      </w:pPr>
      <w:r w:rsidRPr="00486079">
        <w:t xml:space="preserve">Based on the results of DL coverage </w:t>
      </w:r>
      <w:r w:rsidRPr="00486079">
        <w:rPr>
          <w:rFonts w:eastAsia="DengXian"/>
          <w:iCs/>
        </w:rPr>
        <w:t xml:space="preserve">ratio </w:t>
      </w:r>
      <w:r w:rsidRPr="00486079">
        <w:t>evaluation at system level collected from 3 sources</w:t>
      </w:r>
      <w:r w:rsidRPr="00486079">
        <w:rPr>
          <w:rFonts w:eastAsia="DengXian"/>
          <w:iCs/>
        </w:rPr>
        <w:t xml:space="preserve"> for a deployment scenario implementing wide beam footprint:</w:t>
      </w:r>
    </w:p>
    <w:p w14:paraId="744D3D6F" w14:textId="77777777" w:rsidR="007346F9" w:rsidRPr="00486079" w:rsidRDefault="007346F9" w:rsidP="007346F9">
      <w:pPr>
        <w:pStyle w:val="ListParagraph"/>
        <w:numPr>
          <w:ilvl w:val="0"/>
          <w:numId w:val="56"/>
        </w:numPr>
        <w:jc w:val="both"/>
        <w:rPr>
          <w:rFonts w:ascii="Times New Roman" w:eastAsia="DengXian" w:hAnsi="Times New Roman"/>
          <w:bCs/>
          <w:iCs/>
          <w:sz w:val="24"/>
        </w:rPr>
      </w:pPr>
      <w:r w:rsidRPr="00486079">
        <w:rPr>
          <w:rFonts w:ascii="Times New Roman" w:eastAsia="DengXian" w:hAnsi="Times New Roman"/>
          <w:bCs/>
          <w:iCs/>
          <w:sz w:val="24"/>
        </w:rPr>
        <w:t>1 source reports that w</w:t>
      </w:r>
      <w:r w:rsidRPr="00486079">
        <w:rPr>
          <w:rFonts w:ascii="Times New Roman" w:hAnsi="Times New Roman"/>
          <w:sz w:val="24"/>
          <w:lang w:eastAsia="ko-KR"/>
        </w:rPr>
        <w:t xml:space="preserve">ith a deployment of wide beam covering 4 narrow (of 50km size) beams, which means Set 1-2 FR1 with additional EIRP reduction of 6dB, using SSB periodicity of 80 </w:t>
      </w:r>
      <w:proofErr w:type="spellStart"/>
      <w:r w:rsidRPr="00486079">
        <w:rPr>
          <w:rFonts w:ascii="Times New Roman" w:hAnsi="Times New Roman"/>
          <w:sz w:val="24"/>
          <w:lang w:eastAsia="ko-KR"/>
        </w:rPr>
        <w:t>ms</w:t>
      </w:r>
      <w:proofErr w:type="spellEnd"/>
      <w:r w:rsidRPr="00486079">
        <w:rPr>
          <w:rFonts w:ascii="Times New Roman" w:hAnsi="Times New Roman"/>
          <w:sz w:val="24"/>
          <w:lang w:eastAsia="ko-KR"/>
        </w:rPr>
        <w:t xml:space="preserve"> can provide coverage ratio of 96.8%, and</w:t>
      </w:r>
      <w:r w:rsidRPr="00486079">
        <w:rPr>
          <w:rFonts w:ascii="Times New Roman" w:hAnsi="Times New Roman"/>
          <w:sz w:val="24"/>
        </w:rPr>
        <w:t xml:space="preserve"> </w:t>
      </w:r>
      <w:r w:rsidRPr="00486079">
        <w:rPr>
          <w:rFonts w:ascii="Times New Roman" w:hAnsi="Times New Roman"/>
          <w:sz w:val="24"/>
          <w:lang w:eastAsia="ko-KR"/>
        </w:rPr>
        <w:t xml:space="preserve">Set 1-1/1-3 FR1 with additional EIRP reduction of 6dB, SSB periodicity of 80 </w:t>
      </w:r>
      <w:proofErr w:type="spellStart"/>
      <w:r w:rsidRPr="00486079">
        <w:rPr>
          <w:rFonts w:ascii="Times New Roman" w:hAnsi="Times New Roman"/>
          <w:sz w:val="24"/>
          <w:lang w:eastAsia="ko-KR"/>
        </w:rPr>
        <w:t>ms</w:t>
      </w:r>
      <w:proofErr w:type="spellEnd"/>
      <w:r w:rsidRPr="00486079">
        <w:rPr>
          <w:rFonts w:ascii="Times New Roman" w:hAnsi="Times New Roman"/>
          <w:sz w:val="24"/>
          <w:lang w:eastAsia="ko-KR"/>
        </w:rPr>
        <w:t xml:space="preserve"> can provide coverage of 100%.</w:t>
      </w:r>
    </w:p>
    <w:p w14:paraId="523AD21F" w14:textId="77777777" w:rsidR="007346F9" w:rsidRPr="00486079" w:rsidRDefault="007346F9" w:rsidP="007346F9">
      <w:pPr>
        <w:pStyle w:val="ListParagraph"/>
        <w:numPr>
          <w:ilvl w:val="0"/>
          <w:numId w:val="56"/>
        </w:numPr>
        <w:jc w:val="both"/>
        <w:rPr>
          <w:rFonts w:ascii="Times New Roman" w:hAnsi="Times New Roman"/>
          <w:sz w:val="24"/>
          <w:lang w:eastAsia="ko-KR"/>
        </w:rPr>
      </w:pPr>
      <w:r w:rsidRPr="00486079">
        <w:rPr>
          <w:rFonts w:ascii="Times New Roman" w:hAnsi="Times New Roman"/>
          <w:sz w:val="24"/>
          <w:lang w:eastAsia="ko-KR"/>
        </w:rPr>
        <w:t xml:space="preserve">1 source observed that </w:t>
      </w:r>
      <w:r w:rsidRPr="00486079">
        <w:rPr>
          <w:rFonts w:ascii="Times New Roman" w:eastAsia="DengXian" w:hAnsi="Times New Roman"/>
          <w:iCs/>
          <w:sz w:val="24"/>
        </w:rPr>
        <w:t xml:space="preserve">for Set 1-1, 1-2 and 1-3, the coverage ratio can be improved from 1.5% to 100% using the </w:t>
      </w:r>
      <w:r w:rsidRPr="00486079">
        <w:rPr>
          <w:rFonts w:ascii="Times New Roman" w:hAnsi="Times New Roman"/>
          <w:sz w:val="24"/>
          <w:lang w:eastAsia="ko-KR"/>
        </w:rPr>
        <w:t>legacy default SSB periodicity of 20ms during initial access,</w:t>
      </w:r>
      <w:r w:rsidRPr="00486079">
        <w:rPr>
          <w:rFonts w:ascii="Times New Roman" w:eastAsia="DengXian" w:hAnsi="Times New Roman"/>
          <w:iCs/>
          <w:sz w:val="24"/>
        </w:rPr>
        <w:t xml:space="preserve"> </w:t>
      </w:r>
      <w:r w:rsidRPr="00486079">
        <w:rPr>
          <w:rFonts w:ascii="Times New Roman" w:hAnsi="Times New Roman"/>
          <w:sz w:val="24"/>
          <w:lang w:eastAsia="ko-KR"/>
        </w:rPr>
        <w:t xml:space="preserve">by choosing a wide beam footprint with beam footprint sizes of 84 km and 56 km respectively. </w:t>
      </w:r>
    </w:p>
    <w:p w14:paraId="359BC069" w14:textId="77777777" w:rsidR="007346F9" w:rsidRPr="00486079" w:rsidRDefault="007346F9" w:rsidP="007346F9">
      <w:pPr>
        <w:pStyle w:val="ListParagraph"/>
        <w:numPr>
          <w:ilvl w:val="1"/>
          <w:numId w:val="56"/>
        </w:numPr>
        <w:jc w:val="both"/>
        <w:rPr>
          <w:rFonts w:ascii="Times New Roman" w:hAnsi="Times New Roman"/>
          <w:sz w:val="24"/>
          <w:lang w:eastAsia="ko-KR"/>
        </w:rPr>
      </w:pPr>
      <w:r w:rsidRPr="00486079">
        <w:rPr>
          <w:rFonts w:ascii="Times New Roman" w:hAnsi="Times New Roman"/>
          <w:sz w:val="24"/>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3314B1F" w14:textId="77777777" w:rsidR="007346F9" w:rsidRPr="00486079" w:rsidRDefault="007346F9" w:rsidP="007346F9">
      <w:pPr>
        <w:pStyle w:val="ListParagraph"/>
        <w:numPr>
          <w:ilvl w:val="0"/>
          <w:numId w:val="56"/>
        </w:numPr>
        <w:jc w:val="both"/>
        <w:rPr>
          <w:rFonts w:ascii="Times New Roman" w:hAnsi="Times New Roman"/>
          <w:sz w:val="24"/>
          <w:lang w:eastAsia="ko-KR"/>
        </w:rPr>
      </w:pPr>
      <w:r w:rsidRPr="00486079">
        <w:rPr>
          <w:rFonts w:ascii="Times New Roman" w:hAnsi="Times New Roman"/>
          <w:sz w:val="24"/>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51BA8FA" w14:textId="77777777" w:rsidR="007346F9" w:rsidRPr="00486079" w:rsidRDefault="007346F9" w:rsidP="007346F9">
      <w:pPr>
        <w:pStyle w:val="ListParagraph"/>
        <w:numPr>
          <w:ilvl w:val="1"/>
          <w:numId w:val="56"/>
        </w:numPr>
        <w:jc w:val="both"/>
        <w:rPr>
          <w:rFonts w:ascii="Times New Roman" w:eastAsia="DengXian" w:hAnsi="Times New Roman"/>
          <w:bCs/>
          <w:iCs/>
          <w:sz w:val="24"/>
        </w:rPr>
      </w:pPr>
      <w:r w:rsidRPr="00486079">
        <w:rPr>
          <w:rFonts w:ascii="Times New Roman" w:hAnsi="Times New Roman"/>
          <w:sz w:val="24"/>
          <w:lang w:eastAsia="ko-KR"/>
        </w:rPr>
        <w:t xml:space="preserve">Note: Beam footprint size is increased by increasing only the </w:t>
      </w:r>
      <w:r w:rsidRPr="00486079">
        <w:rPr>
          <w:rFonts w:ascii="Times New Roman" w:hAnsi="Times New Roman"/>
          <w:i/>
          <w:iCs/>
          <w:sz w:val="24"/>
          <w:lang w:eastAsia="ko-KR"/>
        </w:rPr>
        <w:t>adjacent beam spacing</w:t>
      </w:r>
      <w:r w:rsidRPr="00486079">
        <w:rPr>
          <w:rFonts w:ascii="Times New Roman" w:hAnsi="Times New Roman"/>
          <w:sz w:val="24"/>
          <w:lang w:eastAsia="ko-KR"/>
        </w:rPr>
        <w:t xml:space="preserve"> without increasing the 3dB beamwidth.</w:t>
      </w:r>
    </w:p>
    <w:p w14:paraId="112E2197" w14:textId="77777777" w:rsidR="007346F9" w:rsidRPr="00486079" w:rsidRDefault="007346F9" w:rsidP="007346F9">
      <w:pPr>
        <w:jc w:val="both"/>
      </w:pPr>
      <w:r w:rsidRPr="00486079">
        <w:t>Note: RAN1 will further investigate the impact of SSB periodicity extension</w:t>
      </w:r>
    </w:p>
    <w:p w14:paraId="31CB5C1F" w14:textId="77777777" w:rsidR="007346F9" w:rsidRPr="00486079" w:rsidRDefault="007346F9" w:rsidP="007346F9">
      <w:pPr>
        <w:pStyle w:val="DraftProposal"/>
        <w:tabs>
          <w:tab w:val="clear" w:pos="720"/>
        </w:tabs>
        <w:spacing w:after="0" w:line="240" w:lineRule="auto"/>
        <w:ind w:left="511"/>
        <w:jc w:val="both"/>
        <w:rPr>
          <w:rFonts w:ascii="Times New Roman" w:hAnsi="Times New Roman" w:cs="Times New Roman"/>
          <w:b w:val="0"/>
          <w:sz w:val="24"/>
          <w:szCs w:val="24"/>
        </w:rPr>
      </w:pPr>
      <w:r w:rsidRPr="00486079">
        <w:rPr>
          <w:rFonts w:ascii="Times New Roman" w:hAnsi="Times New Roman" w:cs="Times New Roman"/>
          <w:b w:val="0"/>
          <w:sz w:val="24"/>
          <w:szCs w:val="24"/>
        </w:rPr>
        <w:t>Note: Any needed clarification “SSB channel enhancement is not considered” in the WID is up to RAN plenary</w:t>
      </w:r>
    </w:p>
    <w:p w14:paraId="6199E8ED" w14:textId="77777777" w:rsidR="007346F9" w:rsidRPr="00486079" w:rsidRDefault="007346F9" w:rsidP="007346F9">
      <w:pPr>
        <w:pStyle w:val="DraftProposal"/>
        <w:tabs>
          <w:tab w:val="clear" w:pos="720"/>
        </w:tabs>
        <w:spacing w:after="0" w:line="240" w:lineRule="auto"/>
        <w:ind w:left="511"/>
        <w:jc w:val="both"/>
        <w:rPr>
          <w:rFonts w:ascii="Times New Roman" w:hAnsi="Times New Roman" w:cs="Times New Roman"/>
          <w:b w:val="0"/>
          <w:sz w:val="24"/>
          <w:szCs w:val="24"/>
        </w:rPr>
      </w:pPr>
      <w:r w:rsidRPr="00486079">
        <w:rPr>
          <w:rFonts w:ascii="Times New Roman" w:hAnsi="Times New Roman" w:cs="Times New Roman"/>
          <w:b w:val="0"/>
          <w:sz w:val="24"/>
          <w:szCs w:val="24"/>
        </w:rPr>
        <w:t>Note: RAN1 will further investigate the impact of wider beam of SSB and/or other channels on performance (e.g. link budget, capacity...)</w:t>
      </w:r>
    </w:p>
    <w:p w14:paraId="06AC5776" w14:textId="77777777" w:rsidR="007346F9" w:rsidRPr="00486079" w:rsidRDefault="007346F9" w:rsidP="007346F9">
      <w:pPr>
        <w:jc w:val="both"/>
      </w:pPr>
    </w:p>
    <w:p w14:paraId="1CA40D3B" w14:textId="77777777" w:rsidR="007346F9" w:rsidRPr="00486079" w:rsidRDefault="007346F9" w:rsidP="007346F9">
      <w:pPr>
        <w:jc w:val="both"/>
        <w:rPr>
          <w:b/>
        </w:rPr>
      </w:pPr>
      <w:r w:rsidRPr="00486079">
        <w:rPr>
          <w:b/>
        </w:rPr>
        <w:t>Observation</w:t>
      </w:r>
    </w:p>
    <w:p w14:paraId="5C9C4F39" w14:textId="77777777" w:rsidR="007346F9" w:rsidRPr="00486079" w:rsidRDefault="007346F9" w:rsidP="007346F9">
      <w:pPr>
        <w:jc w:val="both"/>
      </w:pPr>
      <w:r w:rsidRPr="00486079">
        <w:t>Based on LLS results on PDSCH for VoIP coverage evaluation collected from different sources:</w:t>
      </w:r>
    </w:p>
    <w:p w14:paraId="73981FC9"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It is observed that the required SNR for PDSCH for VoIP is in average equal to – 11 dB (11 sources)</w:t>
      </w:r>
    </w:p>
    <w:p w14:paraId="2E08594F"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 xml:space="preserve">With parameter LEO600km Set1-1 and 1-2 FR1: </w:t>
      </w:r>
    </w:p>
    <w:p w14:paraId="1156E5C6"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When PDSCH repetition is enabled, 11 sources observed that there is no coverage gap for VoIP: </w:t>
      </w:r>
    </w:p>
    <w:p w14:paraId="4DB987A3" w14:textId="77777777" w:rsidR="007346F9" w:rsidRPr="00486079" w:rsidRDefault="007346F9" w:rsidP="007346F9">
      <w:pPr>
        <w:pStyle w:val="ListParagraph"/>
        <w:numPr>
          <w:ilvl w:val="2"/>
          <w:numId w:val="51"/>
        </w:numPr>
        <w:jc w:val="both"/>
        <w:rPr>
          <w:rFonts w:ascii="Times New Roman" w:hAnsi="Times New Roman"/>
          <w:sz w:val="24"/>
        </w:rPr>
      </w:pPr>
      <w:r w:rsidRPr="00486079">
        <w:rPr>
          <w:rFonts w:ascii="Times New Roman" w:hAnsi="Times New Roman"/>
          <w:sz w:val="24"/>
        </w:rPr>
        <w:t xml:space="preserve">The coverage margin is around 9.1 dB on average, compared to CNR of -1.9 dB   </w:t>
      </w:r>
    </w:p>
    <w:p w14:paraId="61956695"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 xml:space="preserve">With parameter LEO600km Set1-3 FR1: </w:t>
      </w:r>
    </w:p>
    <w:p w14:paraId="3B8D5153"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When PDSCH repetition is enabled, 9 sources observed that there is no coverage gap for VoIP: </w:t>
      </w:r>
    </w:p>
    <w:p w14:paraId="3775A5E9" w14:textId="77777777" w:rsidR="007346F9" w:rsidRPr="00486079" w:rsidRDefault="007346F9" w:rsidP="007346F9">
      <w:pPr>
        <w:pStyle w:val="ListParagraph"/>
        <w:numPr>
          <w:ilvl w:val="2"/>
          <w:numId w:val="51"/>
        </w:numPr>
        <w:jc w:val="both"/>
        <w:rPr>
          <w:rFonts w:ascii="Times New Roman" w:hAnsi="Times New Roman"/>
          <w:sz w:val="24"/>
        </w:rPr>
      </w:pPr>
      <w:r w:rsidRPr="00486079">
        <w:rPr>
          <w:rFonts w:ascii="Times New Roman" w:hAnsi="Times New Roman"/>
          <w:sz w:val="24"/>
        </w:rPr>
        <w:lastRenderedPageBreak/>
        <w:t>The coverage margin is around 2.3 dB on average, compared to CNR of -9.9 dB</w:t>
      </w:r>
    </w:p>
    <w:p w14:paraId="376A9D6F"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1 source observed that even with 8 PDSCH repetitions there is a coverage gap of 1.5 dB compared to CNR of -9.9 dB</w:t>
      </w:r>
    </w:p>
    <w:p w14:paraId="1026713C" w14:textId="77777777" w:rsidR="007346F9" w:rsidRPr="00486079" w:rsidRDefault="007346F9" w:rsidP="007346F9">
      <w:pPr>
        <w:pStyle w:val="ListParagraph"/>
        <w:numPr>
          <w:ilvl w:val="0"/>
          <w:numId w:val="51"/>
        </w:numPr>
        <w:jc w:val="both"/>
        <w:rPr>
          <w:rFonts w:ascii="Times New Roman" w:hAnsi="Times New Roman"/>
          <w:bCs/>
          <w:sz w:val="24"/>
        </w:rPr>
      </w:pPr>
      <w:r w:rsidRPr="00486079">
        <w:rPr>
          <w:rFonts w:ascii="Times New Roman" w:hAnsi="Times New Roman"/>
          <w:bCs/>
          <w:sz w:val="24"/>
        </w:rPr>
        <w:t>Note: the results above are obtained independently from the performance of other channels or signals, and it doesn’t imply the successful reception for other channels or signals before or after the detection of PDSCH for VoIP.</w:t>
      </w:r>
    </w:p>
    <w:p w14:paraId="2DD2D055" w14:textId="77777777" w:rsidR="007346F9" w:rsidRPr="00486079" w:rsidRDefault="007346F9" w:rsidP="007346F9">
      <w:pPr>
        <w:jc w:val="both"/>
      </w:pPr>
    </w:p>
    <w:p w14:paraId="0B8F15F0" w14:textId="77777777" w:rsidR="007346F9" w:rsidRPr="00486079" w:rsidRDefault="007346F9" w:rsidP="007346F9">
      <w:pPr>
        <w:jc w:val="both"/>
        <w:rPr>
          <w:b/>
        </w:rPr>
      </w:pPr>
      <w:r w:rsidRPr="00486079">
        <w:rPr>
          <w:b/>
        </w:rPr>
        <w:t>Observation</w:t>
      </w:r>
    </w:p>
    <w:p w14:paraId="0B494F7D" w14:textId="77777777" w:rsidR="007346F9" w:rsidRPr="00486079" w:rsidRDefault="007346F9" w:rsidP="007346F9">
      <w:pPr>
        <w:jc w:val="both"/>
      </w:pPr>
      <w:r w:rsidRPr="00486079">
        <w:t>Based on LLS results on PDSCH 3kbps coverage evaluation collected from different sources:</w:t>
      </w:r>
    </w:p>
    <w:p w14:paraId="167B23D6"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It is observed that the required SNR for PDSCH for low data rate is in average equal to – 11 dB (8 sources)</w:t>
      </w:r>
    </w:p>
    <w:p w14:paraId="0D1A8FC7"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 xml:space="preserve">With parameter LEO600km Set1-1 FR1 and 1-2 FR1: </w:t>
      </w:r>
    </w:p>
    <w:p w14:paraId="4F0A8043"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When PDSCH repetition is enabled, 8 sources observed that there is no coverage gap for PDSCH with 3kbp: </w:t>
      </w:r>
    </w:p>
    <w:p w14:paraId="60E7624E"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The coverage margin is around 9.1 dB on average, compared to CNR of -1.9 dB   </w:t>
      </w:r>
    </w:p>
    <w:p w14:paraId="27B32D9E"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 xml:space="preserve">With parameter LEO600km Set1-3 FR1: </w:t>
      </w:r>
    </w:p>
    <w:p w14:paraId="1FE9D3BA"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When PDSCH repetition is enabled, 6 sources observed that there is no coverage gap for PDSCH with 3kbp: </w:t>
      </w:r>
    </w:p>
    <w:p w14:paraId="686C4B6D"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The coverage margin is around 1.6 dB on average, compared to CNR of -9.9 dB</w:t>
      </w:r>
    </w:p>
    <w:p w14:paraId="1D969208" w14:textId="77777777" w:rsidR="007346F9" w:rsidRPr="00486079" w:rsidRDefault="007346F9" w:rsidP="007346F9">
      <w:pPr>
        <w:pStyle w:val="ListParagraph"/>
        <w:numPr>
          <w:ilvl w:val="0"/>
          <w:numId w:val="51"/>
        </w:numPr>
        <w:jc w:val="both"/>
        <w:rPr>
          <w:rFonts w:ascii="Times New Roman" w:hAnsi="Times New Roman"/>
          <w:bCs/>
          <w:sz w:val="24"/>
        </w:rPr>
      </w:pPr>
      <w:r w:rsidRPr="00486079">
        <w:rPr>
          <w:rFonts w:ascii="Times New Roman" w:hAnsi="Times New Roman"/>
          <w:bCs/>
          <w:sz w:val="24"/>
        </w:rPr>
        <w:t xml:space="preserve">Note: the results above are obtained independently from the performance of other channels or signals, and it doesn’t imply the successful reception for other channels or signals before or after the detection of </w:t>
      </w:r>
      <w:r w:rsidRPr="00486079">
        <w:rPr>
          <w:rFonts w:ascii="Times New Roman" w:hAnsi="Times New Roman"/>
          <w:sz w:val="24"/>
        </w:rPr>
        <w:t>PDSCH 3kbps</w:t>
      </w:r>
      <w:r w:rsidRPr="00486079">
        <w:rPr>
          <w:rFonts w:ascii="Times New Roman" w:hAnsi="Times New Roman"/>
          <w:bCs/>
          <w:sz w:val="24"/>
        </w:rPr>
        <w:t>.</w:t>
      </w:r>
    </w:p>
    <w:p w14:paraId="346CF2EE" w14:textId="77777777" w:rsidR="007346F9" w:rsidRPr="00486079" w:rsidRDefault="007346F9" w:rsidP="007346F9">
      <w:pPr>
        <w:jc w:val="both"/>
      </w:pPr>
    </w:p>
    <w:p w14:paraId="52B06CE0" w14:textId="77777777" w:rsidR="007346F9" w:rsidRPr="00486079" w:rsidRDefault="007346F9" w:rsidP="007346F9">
      <w:pPr>
        <w:jc w:val="both"/>
        <w:rPr>
          <w:b/>
        </w:rPr>
      </w:pPr>
      <w:r w:rsidRPr="00486079">
        <w:rPr>
          <w:b/>
        </w:rPr>
        <w:t>Observation</w:t>
      </w:r>
    </w:p>
    <w:p w14:paraId="554DB41A" w14:textId="77777777" w:rsidR="007346F9" w:rsidRPr="00486079" w:rsidRDefault="007346F9" w:rsidP="007346F9">
      <w:pPr>
        <w:jc w:val="both"/>
      </w:pPr>
      <w:r w:rsidRPr="00486079">
        <w:t>Based on LLS results on PDSCH 1Mbps coverage evaluation collected from different sources:</w:t>
      </w:r>
    </w:p>
    <w:p w14:paraId="21032469"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It is observed that the required SNR for PDSCH with 1Mbps data rate is in average equal to – 4.1 dB (7 sources)</w:t>
      </w:r>
    </w:p>
    <w:p w14:paraId="10989741"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 xml:space="preserve">With parameter LEO600km Set1-1 FR1 and 1-2 FR1: </w:t>
      </w:r>
    </w:p>
    <w:p w14:paraId="48EF5A8D"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7 sources observed that there is no coverage gap for PDSCH with 1Mbps: </w:t>
      </w:r>
    </w:p>
    <w:p w14:paraId="2171A712"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The coverage margin is around 2.2 dB on average, compared to CNR of -1.9 dB   </w:t>
      </w:r>
    </w:p>
    <w:p w14:paraId="20231AD5" w14:textId="77777777" w:rsidR="007346F9" w:rsidRPr="00486079" w:rsidRDefault="007346F9" w:rsidP="007346F9">
      <w:pPr>
        <w:pStyle w:val="ListParagraph"/>
        <w:numPr>
          <w:ilvl w:val="0"/>
          <w:numId w:val="51"/>
        </w:numPr>
        <w:jc w:val="both"/>
        <w:rPr>
          <w:rFonts w:ascii="Times New Roman" w:hAnsi="Times New Roman"/>
          <w:sz w:val="24"/>
        </w:rPr>
      </w:pPr>
      <w:r w:rsidRPr="00486079">
        <w:rPr>
          <w:rFonts w:ascii="Times New Roman" w:hAnsi="Times New Roman"/>
          <w:sz w:val="24"/>
        </w:rPr>
        <w:t xml:space="preserve">With parameter LEO600km Set1-3 FR1: </w:t>
      </w:r>
    </w:p>
    <w:p w14:paraId="7DC9272E"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 xml:space="preserve">5 sources observed that, there is a coverage gap for PDSCH with 1Mbps: </w:t>
      </w:r>
    </w:p>
    <w:p w14:paraId="28F10CB1" w14:textId="77777777" w:rsidR="007346F9" w:rsidRPr="00486079" w:rsidRDefault="007346F9" w:rsidP="007346F9">
      <w:pPr>
        <w:pStyle w:val="ListParagraph"/>
        <w:numPr>
          <w:ilvl w:val="1"/>
          <w:numId w:val="51"/>
        </w:numPr>
        <w:jc w:val="both"/>
        <w:rPr>
          <w:rFonts w:ascii="Times New Roman" w:hAnsi="Times New Roman"/>
          <w:sz w:val="24"/>
        </w:rPr>
      </w:pPr>
      <w:r w:rsidRPr="00486079">
        <w:rPr>
          <w:rFonts w:ascii="Times New Roman" w:hAnsi="Times New Roman"/>
          <w:sz w:val="24"/>
        </w:rPr>
        <w:t>The coverage gap is around 5.5 dB on average, compared to CNR of -9.9 dB</w:t>
      </w:r>
    </w:p>
    <w:p w14:paraId="4280BB3E" w14:textId="77777777" w:rsidR="007346F9" w:rsidRDefault="007346F9" w:rsidP="007346F9">
      <w:pPr>
        <w:pStyle w:val="ListParagraph"/>
        <w:numPr>
          <w:ilvl w:val="0"/>
          <w:numId w:val="51"/>
        </w:numPr>
        <w:jc w:val="both"/>
        <w:rPr>
          <w:rFonts w:ascii="Times New Roman" w:hAnsi="Times New Roman"/>
          <w:bCs/>
          <w:sz w:val="24"/>
        </w:rPr>
      </w:pPr>
      <w:r w:rsidRPr="00486079">
        <w:rPr>
          <w:rFonts w:ascii="Times New Roman" w:hAnsi="Times New Roman"/>
          <w:bCs/>
          <w:sz w:val="24"/>
        </w:rPr>
        <w:t xml:space="preserve">Note: the results above are obtained independently from the performance of other channels or signals, and it doesn’t imply the successful reception for other channels or signals before or after the detection of </w:t>
      </w:r>
      <w:r w:rsidRPr="00486079">
        <w:rPr>
          <w:rFonts w:ascii="Times New Roman" w:hAnsi="Times New Roman"/>
          <w:sz w:val="24"/>
        </w:rPr>
        <w:t>PDSCH 1Mbps</w:t>
      </w:r>
      <w:r w:rsidRPr="00486079">
        <w:rPr>
          <w:rFonts w:ascii="Times New Roman" w:hAnsi="Times New Roman"/>
          <w:bCs/>
          <w:sz w:val="24"/>
        </w:rPr>
        <w:t>.</w:t>
      </w:r>
    </w:p>
    <w:p w14:paraId="05C8B399" w14:textId="77777777" w:rsidR="00CA44C2" w:rsidRDefault="00CA44C2" w:rsidP="00CD60DA">
      <w:pPr>
        <w:jc w:val="both"/>
      </w:pPr>
    </w:p>
    <w:p w14:paraId="5EF08BF1" w14:textId="0E9699B4" w:rsidR="007346F9" w:rsidRDefault="007346F9" w:rsidP="00CD60DA">
      <w:pPr>
        <w:jc w:val="both"/>
      </w:pPr>
      <w:r>
        <w:t xml:space="preserve">In RAN #104 meeting, the WID of Release 19 NR NTN on downlink coverage enhancements was revised </w:t>
      </w:r>
      <w:r>
        <w:fldChar w:fldCharType="begin"/>
      </w:r>
      <w:r>
        <w:instrText xml:space="preserve"> REF _Ref172890851 \r \h </w:instrText>
      </w:r>
      <w:r>
        <w:fldChar w:fldCharType="separate"/>
      </w:r>
      <w:r>
        <w:t>[2]</w:t>
      </w:r>
      <w:r>
        <w:fldChar w:fldCharType="end"/>
      </w:r>
      <w:r>
        <w:t>.</w:t>
      </w:r>
    </w:p>
    <w:p w14:paraId="220AF8BA" w14:textId="77777777" w:rsidR="007346F9" w:rsidRDefault="007346F9" w:rsidP="00CD60DA">
      <w:pPr>
        <w:jc w:val="both"/>
      </w:pPr>
    </w:p>
    <w:tbl>
      <w:tblPr>
        <w:tblStyle w:val="TableGrid"/>
        <w:tblW w:w="0" w:type="auto"/>
        <w:tblLook w:val="04A0" w:firstRow="1" w:lastRow="0" w:firstColumn="1" w:lastColumn="0" w:noHBand="0" w:noVBand="1"/>
      </w:tblPr>
      <w:tblGrid>
        <w:gridCol w:w="9629"/>
      </w:tblGrid>
      <w:tr w:rsidR="007346F9" w14:paraId="2CFB3E6D" w14:textId="77777777" w:rsidTr="007346F9">
        <w:tc>
          <w:tcPr>
            <w:tcW w:w="9629" w:type="dxa"/>
          </w:tcPr>
          <w:p w14:paraId="1B56A5D1" w14:textId="77777777" w:rsidR="007346F9" w:rsidRPr="007346F9" w:rsidRDefault="007346F9" w:rsidP="007346F9">
            <w:pPr>
              <w:numPr>
                <w:ilvl w:val="0"/>
                <w:numId w:val="37"/>
              </w:numPr>
              <w:overflowPunct w:val="0"/>
              <w:autoSpaceDE w:val="0"/>
              <w:autoSpaceDN w:val="0"/>
              <w:adjustRightInd w:val="0"/>
              <w:spacing w:line="276" w:lineRule="auto"/>
              <w:jc w:val="both"/>
              <w:textAlignment w:val="baseline"/>
              <w:rPr>
                <w:rFonts w:eastAsia="Calibri"/>
                <w:lang w:eastAsia="ko-KR"/>
              </w:rPr>
            </w:pPr>
            <w:r w:rsidRPr="007346F9">
              <w:rPr>
                <w:rFonts w:eastAsia="Calibri"/>
                <w:lang w:eastAsia="ko-KR"/>
              </w:rPr>
              <w:t>Study and specify</w:t>
            </w:r>
            <w:bookmarkStart w:id="0" w:name="_Hlk153196886"/>
            <w:r w:rsidRPr="007346F9">
              <w:rPr>
                <w:rFonts w:eastAsia="Calibri"/>
                <w:lang w:eastAsia="ko-KR"/>
              </w:rPr>
              <w:t xml:space="preserve"> if beneficial</w:t>
            </w:r>
            <w:bookmarkEnd w:id="0"/>
            <w:r w:rsidRPr="007346F9">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6623F14E" w14:textId="77777777" w:rsidR="007346F9" w:rsidRPr="007346F9" w:rsidRDefault="007346F9" w:rsidP="007346F9">
            <w:pPr>
              <w:pStyle w:val="ListParagraph"/>
              <w:widowControl w:val="0"/>
              <w:numPr>
                <w:ilvl w:val="0"/>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BED27E3" w14:textId="77777777" w:rsidR="007346F9" w:rsidRPr="007346F9" w:rsidRDefault="007346F9" w:rsidP="007346F9">
            <w:pPr>
              <w:pStyle w:val="ListParagraph"/>
              <w:widowControl w:val="0"/>
              <w:numPr>
                <w:ilvl w:val="0"/>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 xml:space="preserve">Define the corresponding power sharing assumptions and necessary link level and system level evaluation methodology and relevant KPIs for evaluations of the coverage, to allow </w:t>
            </w:r>
            <w:r w:rsidRPr="007346F9">
              <w:rPr>
                <w:rFonts w:ascii="Times New Roman" w:hAnsi="Times New Roman"/>
                <w:sz w:val="24"/>
                <w:szCs w:val="24"/>
              </w:rPr>
              <w:lastRenderedPageBreak/>
              <w:t>for identification of physical channels/signals and system-level aspects that need enhancements and the corresponding needed improvements.</w:t>
            </w:r>
          </w:p>
          <w:p w14:paraId="241FEE2F" w14:textId="77777777" w:rsidR="007346F9" w:rsidRPr="007346F9" w:rsidRDefault="007346F9" w:rsidP="007346F9">
            <w:pPr>
              <w:pStyle w:val="ListParagraph"/>
              <w:widowControl w:val="0"/>
              <w:numPr>
                <w:ilvl w:val="0"/>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80135D2" w14:textId="77777777" w:rsidR="007346F9" w:rsidRPr="00F17D41" w:rsidRDefault="007346F9" w:rsidP="007346F9">
            <w:pPr>
              <w:pStyle w:val="ListParagraph"/>
              <w:widowControl w:val="0"/>
              <w:numPr>
                <w:ilvl w:val="1"/>
                <w:numId w:val="38"/>
              </w:numPr>
              <w:spacing w:line="276" w:lineRule="auto"/>
              <w:contextualSpacing/>
              <w:jc w:val="both"/>
              <w:rPr>
                <w:rFonts w:ascii="Times New Roman" w:hAnsi="Times New Roman"/>
                <w:sz w:val="24"/>
                <w:szCs w:val="24"/>
              </w:rPr>
            </w:pPr>
            <w:r w:rsidRPr="00F17D41">
              <w:rPr>
                <w:rFonts w:ascii="Times New Roman" w:hAnsi="Times New Roman"/>
                <w:sz w:val="24"/>
                <w:szCs w:val="24"/>
              </w:rPr>
              <w:t>RAN1 to report at the latest by RAN#106 with the list of targeted physical channels/signals for link level enhancements (if any), and with the targeted system-level enhancements (if any)</w:t>
            </w:r>
          </w:p>
          <w:p w14:paraId="617AB4B2" w14:textId="77777777" w:rsidR="007346F9" w:rsidRPr="00F17D41" w:rsidRDefault="007346F9" w:rsidP="007346F9">
            <w:pPr>
              <w:pStyle w:val="ListParagraph"/>
              <w:widowControl w:val="0"/>
              <w:numPr>
                <w:ilvl w:val="1"/>
                <w:numId w:val="38"/>
              </w:numPr>
              <w:spacing w:line="276" w:lineRule="auto"/>
              <w:contextualSpacing/>
              <w:jc w:val="both"/>
              <w:rPr>
                <w:rFonts w:ascii="Times New Roman" w:hAnsi="Times New Roman"/>
                <w:sz w:val="24"/>
                <w:szCs w:val="24"/>
              </w:rPr>
            </w:pPr>
            <w:r w:rsidRPr="00F17D41">
              <w:rPr>
                <w:rFonts w:ascii="Times New Roman" w:hAnsi="Times New Roman"/>
                <w:sz w:val="24"/>
                <w:szCs w:val="24"/>
              </w:rPr>
              <w:t>RAN1 should report on impact to backward compatibility, if any, for potential extension of the SSB periodicity at the latest by RAN#106, in conjunction with the targeted system-level enhancements.</w:t>
            </w:r>
          </w:p>
          <w:p w14:paraId="3B72F0CC" w14:textId="77777777" w:rsidR="007346F9" w:rsidRPr="007346F9" w:rsidRDefault="007346F9" w:rsidP="007346F9">
            <w:pPr>
              <w:pStyle w:val="ListParagraph"/>
              <w:widowControl w:val="0"/>
              <w:numPr>
                <w:ilvl w:val="0"/>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Notes for this objective:</w:t>
            </w:r>
          </w:p>
          <w:p w14:paraId="438C9DAC" w14:textId="77777777" w:rsidR="007346F9" w:rsidRPr="007346F9" w:rsidRDefault="007346F9" w:rsidP="007346F9">
            <w:pPr>
              <w:pStyle w:val="ListParagraph"/>
              <w:widowControl w:val="0"/>
              <w:numPr>
                <w:ilvl w:val="1"/>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SSB channel enhancement other than SSB periodicity extension is not considered</w:t>
            </w:r>
          </w:p>
          <w:p w14:paraId="0489A7FB" w14:textId="77777777" w:rsidR="007346F9" w:rsidRPr="00F17D41" w:rsidRDefault="007346F9" w:rsidP="007346F9">
            <w:pPr>
              <w:pStyle w:val="ListParagraph"/>
              <w:widowControl w:val="0"/>
              <w:numPr>
                <w:ilvl w:val="2"/>
                <w:numId w:val="38"/>
              </w:numPr>
              <w:spacing w:line="276" w:lineRule="auto"/>
              <w:contextualSpacing/>
              <w:jc w:val="both"/>
              <w:rPr>
                <w:rFonts w:ascii="Times New Roman" w:hAnsi="Times New Roman"/>
                <w:sz w:val="24"/>
                <w:szCs w:val="24"/>
              </w:rPr>
            </w:pPr>
            <w:r w:rsidRPr="00F17D41">
              <w:rPr>
                <w:rFonts w:ascii="Times New Roman" w:hAnsi="Times New Roman"/>
                <w:sz w:val="24"/>
                <w:szCs w:val="24"/>
              </w:rPr>
              <w:t>RAN1 should consider issues such as UE’s cell search complexity and impact to initial cell selection, latency and success rate, for the above extension</w:t>
            </w:r>
          </w:p>
          <w:p w14:paraId="2FFDE927" w14:textId="77777777" w:rsidR="007346F9" w:rsidRPr="007346F9" w:rsidRDefault="007346F9" w:rsidP="007346F9">
            <w:pPr>
              <w:pStyle w:val="ListParagraph"/>
              <w:widowControl w:val="0"/>
              <w:numPr>
                <w:ilvl w:val="1"/>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The SSB periodicity enhancements potentially defined in this WID only apply to NTN operation</w:t>
            </w:r>
          </w:p>
          <w:p w14:paraId="3AE65403" w14:textId="77777777" w:rsidR="007346F9" w:rsidRPr="007346F9" w:rsidRDefault="007346F9" w:rsidP="007346F9">
            <w:pPr>
              <w:pStyle w:val="ListParagraph"/>
              <w:widowControl w:val="0"/>
              <w:numPr>
                <w:ilvl w:val="1"/>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Antenna gain of UE shall be assumed to be -5.5dBi in case of smartphone in FR1-NTN, the UE is assumed to be a full duplex UE, and at least 2Rx are considered at the UE</w:t>
            </w:r>
          </w:p>
          <w:p w14:paraId="3131BE93" w14:textId="77777777" w:rsidR="007346F9" w:rsidRPr="007346F9" w:rsidRDefault="007346F9" w:rsidP="007346F9">
            <w:pPr>
              <w:pStyle w:val="ListParagraph"/>
              <w:widowControl w:val="0"/>
              <w:numPr>
                <w:ilvl w:val="1"/>
                <w:numId w:val="38"/>
              </w:numPr>
              <w:spacing w:line="276" w:lineRule="auto"/>
              <w:contextualSpacing/>
              <w:jc w:val="both"/>
              <w:rPr>
                <w:rFonts w:ascii="Times New Roman" w:hAnsi="Times New Roman"/>
                <w:sz w:val="24"/>
                <w:szCs w:val="24"/>
              </w:rPr>
            </w:pPr>
            <w:r w:rsidRPr="007346F9">
              <w:rPr>
                <w:rFonts w:ascii="Times New Roman" w:hAnsi="Times New Roman"/>
                <w:sz w:val="24"/>
                <w:szCs w:val="24"/>
              </w:rPr>
              <w:t>NGSO to be considered in priority: LEO Set-1 @ 600 km</w:t>
            </w:r>
          </w:p>
          <w:p w14:paraId="0DD484E7" w14:textId="57148C60" w:rsidR="007346F9" w:rsidRPr="007346F9" w:rsidRDefault="007346F9" w:rsidP="007346F9">
            <w:pPr>
              <w:pStyle w:val="ListParagraph"/>
              <w:widowControl w:val="0"/>
              <w:numPr>
                <w:ilvl w:val="1"/>
                <w:numId w:val="38"/>
              </w:numPr>
              <w:spacing w:line="276" w:lineRule="auto"/>
              <w:contextualSpacing/>
              <w:jc w:val="both"/>
              <w:rPr>
                <w:rFonts w:ascii="Times New Roman" w:hAnsi="Times New Roman"/>
                <w:sz w:val="20"/>
                <w:szCs w:val="20"/>
              </w:rPr>
            </w:pPr>
            <w:r w:rsidRPr="007346F9">
              <w:rPr>
                <w:rFonts w:ascii="Times New Roman" w:hAnsi="Times New Roman"/>
                <w:sz w:val="24"/>
                <w:szCs w:val="24"/>
              </w:rPr>
              <w:t>Rel-18 network energy saving techniques should be considered as baseline in the system level study</w:t>
            </w:r>
          </w:p>
        </w:tc>
      </w:tr>
    </w:tbl>
    <w:p w14:paraId="5A781B59" w14:textId="77777777" w:rsidR="007346F9" w:rsidRDefault="007346F9" w:rsidP="00CD60DA">
      <w:pPr>
        <w:jc w:val="both"/>
      </w:pPr>
    </w:p>
    <w:p w14:paraId="65E8C13E" w14:textId="2104EF25" w:rsidR="006400C7" w:rsidRPr="006400C7" w:rsidRDefault="006400C7" w:rsidP="00CD60DA">
      <w:pPr>
        <w:jc w:val="both"/>
      </w:pPr>
      <w:r>
        <w:t xml:space="preserve">In this contribution, we </w:t>
      </w:r>
      <w:r w:rsidR="00CA44C2">
        <w:t>discuss</w:t>
      </w:r>
      <w:r w:rsidR="002D2038">
        <w:t xml:space="preserve"> </w:t>
      </w:r>
      <w:r w:rsidR="00EA34FF">
        <w:t xml:space="preserve">NR NTN </w:t>
      </w:r>
      <w:r w:rsidR="002D2038">
        <w:t>downlink coverage enhancement</w:t>
      </w:r>
      <w:r w:rsidR="00385112">
        <w:t xml:space="preserve">. </w:t>
      </w:r>
    </w:p>
    <w:p w14:paraId="05B5772E" w14:textId="09889F07" w:rsidR="0003353A" w:rsidRDefault="00EA5A5B" w:rsidP="00447B1C">
      <w:pPr>
        <w:pStyle w:val="Heading1"/>
      </w:pPr>
      <w:r>
        <w:t>Discussion</w:t>
      </w:r>
      <w:r w:rsidR="005055F7">
        <w:t xml:space="preserve"> </w:t>
      </w:r>
    </w:p>
    <w:p w14:paraId="2EC56EAC" w14:textId="7BB78D2C" w:rsidR="002F4462" w:rsidRDefault="00CA44C2" w:rsidP="002F4462">
      <w:pPr>
        <w:pStyle w:val="Heading2"/>
      </w:pPr>
      <w:r>
        <w:t xml:space="preserve">Link level </w:t>
      </w:r>
      <w:r w:rsidR="005055F7">
        <w:t>enhancement</w:t>
      </w:r>
      <w:r>
        <w:t xml:space="preserve"> </w:t>
      </w:r>
    </w:p>
    <w:p w14:paraId="40846670" w14:textId="4F07469A" w:rsidR="00104B88" w:rsidRPr="005055F7" w:rsidRDefault="00104B88" w:rsidP="00104B88">
      <w:pPr>
        <w:rPr>
          <w:highlight w:val="cyan"/>
        </w:rPr>
      </w:pPr>
      <w:r>
        <w:t>According to the updated WID</w:t>
      </w:r>
      <w:r w:rsidR="0000352D">
        <w:t xml:space="preserve"> </w:t>
      </w:r>
      <w:r w:rsidR="0000352D">
        <w:fldChar w:fldCharType="begin"/>
      </w:r>
      <w:r w:rsidR="0000352D">
        <w:instrText xml:space="preserve"> REF _Ref172890851 \r \h </w:instrText>
      </w:r>
      <w:r w:rsidR="0000352D">
        <w:fldChar w:fldCharType="separate"/>
      </w:r>
      <w:r w:rsidR="0000352D">
        <w:t>[2]</w:t>
      </w:r>
      <w:r w:rsidR="0000352D">
        <w:fldChar w:fldCharType="end"/>
      </w:r>
      <w:r>
        <w:t>, RAN1 is to report the list of targeted physical channels/signals for link level enhancements (if any) before RAN#106 meeting. In this section, we discuss the potential link level enhancement</w:t>
      </w:r>
      <w:r w:rsidR="0000352D">
        <w:t>s</w:t>
      </w:r>
      <w:r>
        <w:t xml:space="preserve">. </w:t>
      </w:r>
    </w:p>
    <w:p w14:paraId="34F1EFAC" w14:textId="77777777" w:rsidR="00104B88" w:rsidRPr="00104B88" w:rsidRDefault="00104B88" w:rsidP="00104B88"/>
    <w:p w14:paraId="3F0AC7E2" w14:textId="75E314CC" w:rsidR="002F4462" w:rsidRDefault="005D6B8F" w:rsidP="0079059A">
      <w:pPr>
        <w:jc w:val="both"/>
      </w:pPr>
      <w:r>
        <w:t>O</w:t>
      </w:r>
      <w:r w:rsidR="002F4462">
        <w:t xml:space="preserve">bservations </w:t>
      </w:r>
      <w:r>
        <w:t xml:space="preserve">were made in RAN1 #117 meeting </w:t>
      </w:r>
      <w:r>
        <w:fldChar w:fldCharType="begin"/>
      </w:r>
      <w:r>
        <w:instrText xml:space="preserve"> REF _Ref172900491 \r \h  \* MERGEFORMAT </w:instrText>
      </w:r>
      <w:r>
        <w:fldChar w:fldCharType="separate"/>
      </w:r>
      <w:r>
        <w:t>[1]</w:t>
      </w:r>
      <w:r>
        <w:fldChar w:fldCharType="end"/>
      </w:r>
      <w:r>
        <w:t xml:space="preserve"> on the coverage of various downlink </w:t>
      </w:r>
      <w:r w:rsidR="00F17D41">
        <w:t xml:space="preserve">physical </w:t>
      </w:r>
      <w:r>
        <w:t xml:space="preserve">channels. </w:t>
      </w:r>
      <w:r w:rsidR="0000352D">
        <w:t>We</w:t>
      </w:r>
      <w:r>
        <w:t xml:space="preserve"> </w:t>
      </w:r>
      <w:r w:rsidR="0079059A">
        <w:t>summar</w:t>
      </w:r>
      <w:r w:rsidR="0000352D">
        <w:t>ize</w:t>
      </w:r>
      <w:r w:rsidR="0079059A">
        <w:t xml:space="preserve"> in the following table </w:t>
      </w:r>
      <w:r w:rsidR="0000352D">
        <w:t xml:space="preserve">the observations on coverage of downlink physical channels </w:t>
      </w:r>
      <w:r>
        <w:t>for LEO-600 satellite parameter set 1-3</w:t>
      </w:r>
      <w:r w:rsidR="0079059A">
        <w:t xml:space="preserve">. </w:t>
      </w:r>
    </w:p>
    <w:p w14:paraId="36534718" w14:textId="77777777" w:rsidR="005D6B8F" w:rsidRDefault="005D6B8F" w:rsidP="002F4462"/>
    <w:p w14:paraId="67EBA738" w14:textId="78945F1C" w:rsidR="0079059A" w:rsidRDefault="0079059A" w:rsidP="0079059A">
      <w:pPr>
        <w:pStyle w:val="Caption"/>
        <w:keepNext/>
      </w:pPr>
      <w:r>
        <w:t xml:space="preserve">Table </w:t>
      </w:r>
      <w:r>
        <w:fldChar w:fldCharType="begin"/>
      </w:r>
      <w:r>
        <w:instrText xml:space="preserve"> SEQ Table \* ARABIC </w:instrText>
      </w:r>
      <w:r>
        <w:fldChar w:fldCharType="separate"/>
      </w:r>
      <w:r>
        <w:rPr>
          <w:noProof/>
        </w:rPr>
        <w:t>1</w:t>
      </w:r>
      <w:r>
        <w:fldChar w:fldCharType="end"/>
      </w:r>
      <w:r>
        <w:t>: Summary of observations on coverage of downlink physical channels (for Set 1-3)</w:t>
      </w:r>
    </w:p>
    <w:tbl>
      <w:tblPr>
        <w:tblStyle w:val="TableGrid"/>
        <w:tblW w:w="9355" w:type="dxa"/>
        <w:jc w:val="center"/>
        <w:tblLook w:val="04A0" w:firstRow="1" w:lastRow="0" w:firstColumn="1" w:lastColumn="0" w:noHBand="0" w:noVBand="1"/>
      </w:tblPr>
      <w:tblGrid>
        <w:gridCol w:w="2799"/>
        <w:gridCol w:w="1496"/>
        <w:gridCol w:w="1576"/>
        <w:gridCol w:w="1774"/>
        <w:gridCol w:w="1710"/>
      </w:tblGrid>
      <w:tr w:rsidR="0079059A" w14:paraId="0790BC77" w14:textId="5FCBB085" w:rsidTr="0079059A">
        <w:trPr>
          <w:trHeight w:val="286"/>
          <w:jc w:val="center"/>
        </w:trPr>
        <w:tc>
          <w:tcPr>
            <w:tcW w:w="2799" w:type="dxa"/>
          </w:tcPr>
          <w:p w14:paraId="297D8CA7" w14:textId="77777777" w:rsidR="004646D4" w:rsidRDefault="004646D4" w:rsidP="002F4462"/>
        </w:tc>
        <w:tc>
          <w:tcPr>
            <w:tcW w:w="1496" w:type="dxa"/>
          </w:tcPr>
          <w:p w14:paraId="508999E4" w14:textId="42CF32AF" w:rsidR="004646D4" w:rsidRDefault="004646D4" w:rsidP="002F4462">
            <w:r>
              <w:t>Average gap (dB)</w:t>
            </w:r>
          </w:p>
        </w:tc>
        <w:tc>
          <w:tcPr>
            <w:tcW w:w="1576" w:type="dxa"/>
          </w:tcPr>
          <w:p w14:paraId="49E194A6" w14:textId="7DE8BDEE" w:rsidR="004646D4" w:rsidRDefault="004646D4" w:rsidP="002F4462">
            <w:r>
              <w:t># of sources</w:t>
            </w:r>
            <w:r w:rsidR="00371FEA">
              <w:t xml:space="preserve"> for gap</w:t>
            </w:r>
          </w:p>
        </w:tc>
        <w:tc>
          <w:tcPr>
            <w:tcW w:w="1774" w:type="dxa"/>
          </w:tcPr>
          <w:p w14:paraId="6E106F75" w14:textId="2CE3B294" w:rsidR="004646D4" w:rsidRDefault="004646D4" w:rsidP="002F4462">
            <w:r>
              <w:t>Average margin (dB)</w:t>
            </w:r>
          </w:p>
        </w:tc>
        <w:tc>
          <w:tcPr>
            <w:tcW w:w="1710" w:type="dxa"/>
          </w:tcPr>
          <w:p w14:paraId="243FC1E6" w14:textId="10717EE2" w:rsidR="004646D4" w:rsidRDefault="004646D4" w:rsidP="002F4462">
            <w:r>
              <w:t># of sources</w:t>
            </w:r>
            <w:r w:rsidR="00371FEA">
              <w:t xml:space="preserve"> for margin</w:t>
            </w:r>
          </w:p>
        </w:tc>
      </w:tr>
      <w:tr w:rsidR="0079059A" w14:paraId="1B434B96" w14:textId="3CFE5764" w:rsidTr="0079059A">
        <w:trPr>
          <w:trHeight w:val="301"/>
          <w:jc w:val="center"/>
        </w:trPr>
        <w:tc>
          <w:tcPr>
            <w:tcW w:w="2799" w:type="dxa"/>
          </w:tcPr>
          <w:p w14:paraId="569AD65B" w14:textId="13FF0B61" w:rsidR="004646D4" w:rsidRDefault="004646D4" w:rsidP="002F4462">
            <w:r>
              <w:t>PDCCH</w:t>
            </w:r>
          </w:p>
        </w:tc>
        <w:tc>
          <w:tcPr>
            <w:tcW w:w="1496" w:type="dxa"/>
          </w:tcPr>
          <w:p w14:paraId="0D1E3296" w14:textId="616C4410" w:rsidR="004646D4" w:rsidRDefault="004646D4" w:rsidP="002F4462">
            <w:r w:rsidRPr="00666D33">
              <w:rPr>
                <w:color w:val="FF0000"/>
              </w:rPr>
              <w:t>3.9</w:t>
            </w:r>
          </w:p>
        </w:tc>
        <w:tc>
          <w:tcPr>
            <w:tcW w:w="1576" w:type="dxa"/>
          </w:tcPr>
          <w:p w14:paraId="5A874995" w14:textId="7F34A320" w:rsidR="004646D4" w:rsidRPr="00666D33" w:rsidRDefault="004646D4" w:rsidP="002F4462">
            <w:pPr>
              <w:rPr>
                <w:color w:val="FF0000"/>
              </w:rPr>
            </w:pPr>
            <w:r w:rsidRPr="00666D33">
              <w:rPr>
                <w:color w:val="FF0000"/>
              </w:rPr>
              <w:t>15</w:t>
            </w:r>
          </w:p>
        </w:tc>
        <w:tc>
          <w:tcPr>
            <w:tcW w:w="1774" w:type="dxa"/>
          </w:tcPr>
          <w:p w14:paraId="131EAF99" w14:textId="77777777" w:rsidR="004646D4" w:rsidRDefault="004646D4" w:rsidP="002F4462"/>
        </w:tc>
        <w:tc>
          <w:tcPr>
            <w:tcW w:w="1710" w:type="dxa"/>
          </w:tcPr>
          <w:p w14:paraId="046B7212" w14:textId="77777777" w:rsidR="004646D4" w:rsidRDefault="004646D4" w:rsidP="002F4462"/>
        </w:tc>
      </w:tr>
      <w:tr w:rsidR="0079059A" w14:paraId="61B4A567" w14:textId="2903CEBE" w:rsidTr="0079059A">
        <w:trPr>
          <w:trHeight w:val="286"/>
          <w:jc w:val="center"/>
        </w:trPr>
        <w:tc>
          <w:tcPr>
            <w:tcW w:w="2799" w:type="dxa"/>
          </w:tcPr>
          <w:p w14:paraId="7FB78C82" w14:textId="7CEFF0C5" w:rsidR="004646D4" w:rsidRDefault="004646D4" w:rsidP="002F4462">
            <w:r>
              <w:t>PDSCH Msg 2</w:t>
            </w:r>
          </w:p>
        </w:tc>
        <w:tc>
          <w:tcPr>
            <w:tcW w:w="1496" w:type="dxa"/>
          </w:tcPr>
          <w:p w14:paraId="3F966152" w14:textId="32D58FBF" w:rsidR="004646D4" w:rsidRDefault="004646D4" w:rsidP="002F4462"/>
        </w:tc>
        <w:tc>
          <w:tcPr>
            <w:tcW w:w="1576" w:type="dxa"/>
          </w:tcPr>
          <w:p w14:paraId="072057A4" w14:textId="6BC9ABED" w:rsidR="004646D4" w:rsidRPr="00666D33" w:rsidRDefault="004646D4" w:rsidP="002F4462">
            <w:pPr>
              <w:rPr>
                <w:color w:val="FF0000"/>
              </w:rPr>
            </w:pPr>
          </w:p>
        </w:tc>
        <w:tc>
          <w:tcPr>
            <w:tcW w:w="1774" w:type="dxa"/>
          </w:tcPr>
          <w:p w14:paraId="7ECEE1AD" w14:textId="681EEE96" w:rsidR="004646D4" w:rsidRPr="0079059A" w:rsidRDefault="004646D4" w:rsidP="002F4462">
            <w:pPr>
              <w:rPr>
                <w:color w:val="00B050"/>
              </w:rPr>
            </w:pPr>
            <w:r w:rsidRPr="0079059A">
              <w:rPr>
                <w:color w:val="00B050"/>
              </w:rPr>
              <w:t>1</w:t>
            </w:r>
            <w:r w:rsidR="00F17D41">
              <w:rPr>
                <w:color w:val="00B050"/>
              </w:rPr>
              <w:t>.0</w:t>
            </w:r>
          </w:p>
        </w:tc>
        <w:tc>
          <w:tcPr>
            <w:tcW w:w="1710" w:type="dxa"/>
          </w:tcPr>
          <w:p w14:paraId="121F1D54" w14:textId="0062DD1F" w:rsidR="004646D4" w:rsidRPr="0079059A" w:rsidRDefault="004646D4" w:rsidP="002F4462">
            <w:pPr>
              <w:rPr>
                <w:color w:val="00B050"/>
              </w:rPr>
            </w:pPr>
            <w:r w:rsidRPr="0079059A">
              <w:rPr>
                <w:color w:val="00B050"/>
              </w:rPr>
              <w:t>12</w:t>
            </w:r>
          </w:p>
        </w:tc>
      </w:tr>
      <w:tr w:rsidR="0079059A" w14:paraId="5E319235" w14:textId="4EB4CBDF" w:rsidTr="0079059A">
        <w:trPr>
          <w:trHeight w:val="301"/>
          <w:jc w:val="center"/>
        </w:trPr>
        <w:tc>
          <w:tcPr>
            <w:tcW w:w="2799" w:type="dxa"/>
          </w:tcPr>
          <w:p w14:paraId="6A3A4E7C" w14:textId="776D5728" w:rsidR="004646D4" w:rsidRDefault="004646D4" w:rsidP="002F4462">
            <w:r>
              <w:t>PDSCH Msg 4</w:t>
            </w:r>
          </w:p>
        </w:tc>
        <w:tc>
          <w:tcPr>
            <w:tcW w:w="1496" w:type="dxa"/>
          </w:tcPr>
          <w:p w14:paraId="59E1E4BB" w14:textId="6E283C19" w:rsidR="004646D4" w:rsidRDefault="004646D4" w:rsidP="002F4462">
            <w:r w:rsidRPr="00666D33">
              <w:rPr>
                <w:color w:val="FF0000"/>
              </w:rPr>
              <w:t>4.7</w:t>
            </w:r>
          </w:p>
        </w:tc>
        <w:tc>
          <w:tcPr>
            <w:tcW w:w="1576" w:type="dxa"/>
          </w:tcPr>
          <w:p w14:paraId="4A10B32C" w14:textId="294AB94F" w:rsidR="004646D4" w:rsidRPr="00666D33" w:rsidRDefault="004646D4" w:rsidP="002F4462">
            <w:pPr>
              <w:rPr>
                <w:color w:val="FF0000"/>
              </w:rPr>
            </w:pPr>
            <w:r w:rsidRPr="00666D33">
              <w:rPr>
                <w:color w:val="FF0000"/>
              </w:rPr>
              <w:t>11</w:t>
            </w:r>
          </w:p>
        </w:tc>
        <w:tc>
          <w:tcPr>
            <w:tcW w:w="1774" w:type="dxa"/>
          </w:tcPr>
          <w:p w14:paraId="7DB685A2" w14:textId="1C603262" w:rsidR="004646D4" w:rsidRDefault="004646D4" w:rsidP="002F4462">
            <w:r>
              <w:t>0.3</w:t>
            </w:r>
          </w:p>
        </w:tc>
        <w:tc>
          <w:tcPr>
            <w:tcW w:w="1710" w:type="dxa"/>
          </w:tcPr>
          <w:p w14:paraId="08FE183C" w14:textId="31799B04" w:rsidR="004646D4" w:rsidRDefault="004646D4" w:rsidP="002F4462">
            <w:r>
              <w:t>1</w:t>
            </w:r>
          </w:p>
        </w:tc>
      </w:tr>
      <w:tr w:rsidR="0079059A" w14:paraId="5BEC76A1" w14:textId="16F470B1" w:rsidTr="0079059A">
        <w:trPr>
          <w:trHeight w:val="286"/>
          <w:jc w:val="center"/>
        </w:trPr>
        <w:tc>
          <w:tcPr>
            <w:tcW w:w="2799" w:type="dxa"/>
          </w:tcPr>
          <w:p w14:paraId="2EC2ECEC" w14:textId="24D2B917" w:rsidR="004646D4" w:rsidRDefault="004646D4" w:rsidP="002F4462">
            <w:r>
              <w:lastRenderedPageBreak/>
              <w:t>PDSCH SIB 1</w:t>
            </w:r>
            <w:r w:rsidR="00371FEA">
              <w:t xml:space="preserve"> (option 1)</w:t>
            </w:r>
          </w:p>
        </w:tc>
        <w:tc>
          <w:tcPr>
            <w:tcW w:w="1496" w:type="dxa"/>
          </w:tcPr>
          <w:p w14:paraId="0707E245" w14:textId="06B6D2CD" w:rsidR="004646D4" w:rsidRDefault="00371FEA" w:rsidP="002F4462">
            <w:r w:rsidRPr="00666D33">
              <w:rPr>
                <w:color w:val="FF0000"/>
              </w:rPr>
              <w:t>4.1</w:t>
            </w:r>
          </w:p>
        </w:tc>
        <w:tc>
          <w:tcPr>
            <w:tcW w:w="1576" w:type="dxa"/>
          </w:tcPr>
          <w:p w14:paraId="54801DF3" w14:textId="577F67AF" w:rsidR="004646D4" w:rsidRPr="00666D33" w:rsidRDefault="00371FEA" w:rsidP="002F4462">
            <w:pPr>
              <w:rPr>
                <w:color w:val="FF0000"/>
              </w:rPr>
            </w:pPr>
            <w:r w:rsidRPr="00666D33">
              <w:rPr>
                <w:color w:val="FF0000"/>
              </w:rPr>
              <w:t>11</w:t>
            </w:r>
          </w:p>
        </w:tc>
        <w:tc>
          <w:tcPr>
            <w:tcW w:w="1774" w:type="dxa"/>
          </w:tcPr>
          <w:p w14:paraId="5209C58C" w14:textId="66FCC0D2" w:rsidR="004646D4" w:rsidRDefault="00371FEA" w:rsidP="002F4462">
            <w:r>
              <w:t>3.4</w:t>
            </w:r>
          </w:p>
        </w:tc>
        <w:tc>
          <w:tcPr>
            <w:tcW w:w="1710" w:type="dxa"/>
          </w:tcPr>
          <w:p w14:paraId="3A94074D" w14:textId="097E17FA" w:rsidR="004646D4" w:rsidRDefault="00371FEA" w:rsidP="002F4462">
            <w:r>
              <w:t>1</w:t>
            </w:r>
          </w:p>
        </w:tc>
      </w:tr>
      <w:tr w:rsidR="0079059A" w14:paraId="0ED6A0A7" w14:textId="5BE8D602" w:rsidTr="0079059A">
        <w:trPr>
          <w:trHeight w:val="286"/>
          <w:jc w:val="center"/>
        </w:trPr>
        <w:tc>
          <w:tcPr>
            <w:tcW w:w="2799" w:type="dxa"/>
          </w:tcPr>
          <w:p w14:paraId="198FF879" w14:textId="09822F7A" w:rsidR="004646D4" w:rsidRDefault="00371FEA" w:rsidP="002F4462">
            <w:r>
              <w:t>PDSCH SIB 1 (option 2)</w:t>
            </w:r>
          </w:p>
        </w:tc>
        <w:tc>
          <w:tcPr>
            <w:tcW w:w="1496" w:type="dxa"/>
          </w:tcPr>
          <w:p w14:paraId="433C08B5" w14:textId="7F90C962" w:rsidR="004646D4" w:rsidRDefault="00371FEA" w:rsidP="002F4462">
            <w:r w:rsidRPr="00666D33">
              <w:rPr>
                <w:color w:val="FF0000"/>
              </w:rPr>
              <w:t>6.5</w:t>
            </w:r>
          </w:p>
        </w:tc>
        <w:tc>
          <w:tcPr>
            <w:tcW w:w="1576" w:type="dxa"/>
          </w:tcPr>
          <w:p w14:paraId="7126DDEB" w14:textId="1507ABD9" w:rsidR="004646D4" w:rsidRPr="00666D33" w:rsidRDefault="00371FEA" w:rsidP="002F4462">
            <w:pPr>
              <w:rPr>
                <w:color w:val="FF0000"/>
              </w:rPr>
            </w:pPr>
            <w:r w:rsidRPr="00666D33">
              <w:rPr>
                <w:color w:val="FF0000"/>
              </w:rPr>
              <w:t>10</w:t>
            </w:r>
          </w:p>
        </w:tc>
        <w:tc>
          <w:tcPr>
            <w:tcW w:w="1774" w:type="dxa"/>
          </w:tcPr>
          <w:p w14:paraId="7B1C7C39" w14:textId="77777777" w:rsidR="004646D4" w:rsidRDefault="004646D4" w:rsidP="002F4462"/>
        </w:tc>
        <w:tc>
          <w:tcPr>
            <w:tcW w:w="1710" w:type="dxa"/>
          </w:tcPr>
          <w:p w14:paraId="0E66FE0B" w14:textId="77777777" w:rsidR="004646D4" w:rsidRDefault="004646D4" w:rsidP="002F4462"/>
        </w:tc>
      </w:tr>
      <w:tr w:rsidR="0079059A" w14:paraId="6D73E995" w14:textId="77777777" w:rsidTr="0079059A">
        <w:trPr>
          <w:trHeight w:val="286"/>
          <w:jc w:val="center"/>
        </w:trPr>
        <w:tc>
          <w:tcPr>
            <w:tcW w:w="2799" w:type="dxa"/>
          </w:tcPr>
          <w:p w14:paraId="23E382F4" w14:textId="6B8632B1" w:rsidR="00371FEA" w:rsidRDefault="00371FEA" w:rsidP="002F4462">
            <w:r>
              <w:t>PDSCH SIB 19</w:t>
            </w:r>
          </w:p>
        </w:tc>
        <w:tc>
          <w:tcPr>
            <w:tcW w:w="1496" w:type="dxa"/>
          </w:tcPr>
          <w:p w14:paraId="6A237ECA" w14:textId="061A0352" w:rsidR="00371FEA" w:rsidRDefault="00371FEA" w:rsidP="002F4462">
            <w:r w:rsidRPr="00666D33">
              <w:rPr>
                <w:color w:val="FF0000"/>
              </w:rPr>
              <w:t>3.5</w:t>
            </w:r>
          </w:p>
        </w:tc>
        <w:tc>
          <w:tcPr>
            <w:tcW w:w="1576" w:type="dxa"/>
          </w:tcPr>
          <w:p w14:paraId="6EC3F567" w14:textId="6605B33C" w:rsidR="00371FEA" w:rsidRPr="00666D33" w:rsidRDefault="00371FEA" w:rsidP="002F4462">
            <w:pPr>
              <w:rPr>
                <w:color w:val="FF0000"/>
              </w:rPr>
            </w:pPr>
            <w:r w:rsidRPr="00666D33">
              <w:rPr>
                <w:color w:val="FF0000"/>
              </w:rPr>
              <w:t>10</w:t>
            </w:r>
          </w:p>
        </w:tc>
        <w:tc>
          <w:tcPr>
            <w:tcW w:w="1774" w:type="dxa"/>
          </w:tcPr>
          <w:p w14:paraId="6EAA7171" w14:textId="77777777" w:rsidR="00371FEA" w:rsidRDefault="00371FEA" w:rsidP="002F4462"/>
        </w:tc>
        <w:tc>
          <w:tcPr>
            <w:tcW w:w="1710" w:type="dxa"/>
          </w:tcPr>
          <w:p w14:paraId="1BCEF403" w14:textId="77777777" w:rsidR="00371FEA" w:rsidRDefault="00371FEA" w:rsidP="002F4462"/>
        </w:tc>
      </w:tr>
      <w:tr w:rsidR="0079059A" w14:paraId="133932D9" w14:textId="77777777" w:rsidTr="0079059A">
        <w:trPr>
          <w:trHeight w:val="286"/>
          <w:jc w:val="center"/>
        </w:trPr>
        <w:tc>
          <w:tcPr>
            <w:tcW w:w="2799" w:type="dxa"/>
          </w:tcPr>
          <w:p w14:paraId="0818CB9B" w14:textId="71ED9F89" w:rsidR="00371FEA" w:rsidRDefault="00371FEA" w:rsidP="002F4462">
            <w:r>
              <w:t xml:space="preserve">PDSCH VoIP </w:t>
            </w:r>
          </w:p>
        </w:tc>
        <w:tc>
          <w:tcPr>
            <w:tcW w:w="1496" w:type="dxa"/>
          </w:tcPr>
          <w:p w14:paraId="3A47BD45" w14:textId="6F74758A" w:rsidR="00371FEA" w:rsidRDefault="00371FEA" w:rsidP="002F4462">
            <w:r>
              <w:t>1.5</w:t>
            </w:r>
          </w:p>
        </w:tc>
        <w:tc>
          <w:tcPr>
            <w:tcW w:w="1576" w:type="dxa"/>
          </w:tcPr>
          <w:p w14:paraId="6D34D03D" w14:textId="440E376A" w:rsidR="00371FEA" w:rsidRDefault="00371FEA" w:rsidP="002F4462">
            <w:r>
              <w:t>1</w:t>
            </w:r>
          </w:p>
        </w:tc>
        <w:tc>
          <w:tcPr>
            <w:tcW w:w="1774" w:type="dxa"/>
          </w:tcPr>
          <w:p w14:paraId="1E259BA3" w14:textId="2B24B9CA" w:rsidR="00371FEA" w:rsidRPr="0079059A" w:rsidRDefault="00371FEA" w:rsidP="002F4462">
            <w:pPr>
              <w:rPr>
                <w:color w:val="00B050"/>
              </w:rPr>
            </w:pPr>
            <w:r w:rsidRPr="0079059A">
              <w:rPr>
                <w:color w:val="00B050"/>
              </w:rPr>
              <w:t>2.3</w:t>
            </w:r>
          </w:p>
        </w:tc>
        <w:tc>
          <w:tcPr>
            <w:tcW w:w="1710" w:type="dxa"/>
          </w:tcPr>
          <w:p w14:paraId="23D09036" w14:textId="3AF8502D" w:rsidR="00371FEA" w:rsidRPr="0079059A" w:rsidRDefault="00371FEA" w:rsidP="002F4462">
            <w:pPr>
              <w:rPr>
                <w:color w:val="00B050"/>
              </w:rPr>
            </w:pPr>
            <w:r w:rsidRPr="0079059A">
              <w:rPr>
                <w:color w:val="00B050"/>
              </w:rPr>
              <w:t>9</w:t>
            </w:r>
          </w:p>
        </w:tc>
      </w:tr>
      <w:tr w:rsidR="0079059A" w14:paraId="1D410375" w14:textId="77777777" w:rsidTr="0079059A">
        <w:trPr>
          <w:trHeight w:val="286"/>
          <w:jc w:val="center"/>
        </w:trPr>
        <w:tc>
          <w:tcPr>
            <w:tcW w:w="2799" w:type="dxa"/>
          </w:tcPr>
          <w:p w14:paraId="69BE0978" w14:textId="68410176" w:rsidR="00371FEA" w:rsidRDefault="00666D33" w:rsidP="002F4462">
            <w:r>
              <w:t>PDSCH 3 kbps</w:t>
            </w:r>
          </w:p>
        </w:tc>
        <w:tc>
          <w:tcPr>
            <w:tcW w:w="1496" w:type="dxa"/>
          </w:tcPr>
          <w:p w14:paraId="3A7E333C" w14:textId="77777777" w:rsidR="00371FEA" w:rsidRDefault="00371FEA" w:rsidP="002F4462"/>
        </w:tc>
        <w:tc>
          <w:tcPr>
            <w:tcW w:w="1576" w:type="dxa"/>
          </w:tcPr>
          <w:p w14:paraId="16805B31" w14:textId="77777777" w:rsidR="00371FEA" w:rsidRDefault="00371FEA" w:rsidP="002F4462"/>
        </w:tc>
        <w:tc>
          <w:tcPr>
            <w:tcW w:w="1774" w:type="dxa"/>
          </w:tcPr>
          <w:p w14:paraId="55372AD6" w14:textId="4A0DEF42" w:rsidR="00371FEA" w:rsidRPr="0079059A" w:rsidRDefault="00666D33" w:rsidP="002F4462">
            <w:pPr>
              <w:rPr>
                <w:color w:val="00B050"/>
              </w:rPr>
            </w:pPr>
            <w:r w:rsidRPr="0079059A">
              <w:rPr>
                <w:color w:val="00B050"/>
              </w:rPr>
              <w:t>1.6</w:t>
            </w:r>
          </w:p>
        </w:tc>
        <w:tc>
          <w:tcPr>
            <w:tcW w:w="1710" w:type="dxa"/>
          </w:tcPr>
          <w:p w14:paraId="40732AE2" w14:textId="13A08B33" w:rsidR="00371FEA" w:rsidRPr="0079059A" w:rsidRDefault="00666D33" w:rsidP="002F4462">
            <w:pPr>
              <w:rPr>
                <w:color w:val="00B050"/>
              </w:rPr>
            </w:pPr>
            <w:r w:rsidRPr="0079059A">
              <w:rPr>
                <w:color w:val="00B050"/>
              </w:rPr>
              <w:t>6</w:t>
            </w:r>
          </w:p>
        </w:tc>
      </w:tr>
      <w:tr w:rsidR="0079059A" w14:paraId="79CAA1C2" w14:textId="77777777" w:rsidTr="0079059A">
        <w:trPr>
          <w:trHeight w:val="286"/>
          <w:jc w:val="center"/>
        </w:trPr>
        <w:tc>
          <w:tcPr>
            <w:tcW w:w="2799" w:type="dxa"/>
          </w:tcPr>
          <w:p w14:paraId="45ABB112" w14:textId="57C6D1EC" w:rsidR="00666D33" w:rsidRDefault="00666D33" w:rsidP="002F4462">
            <w:r>
              <w:t>PDSCH 1 Mbps</w:t>
            </w:r>
          </w:p>
        </w:tc>
        <w:tc>
          <w:tcPr>
            <w:tcW w:w="1496" w:type="dxa"/>
          </w:tcPr>
          <w:p w14:paraId="66B4E451" w14:textId="3CBF5F02" w:rsidR="00666D33" w:rsidRPr="0079059A" w:rsidRDefault="00666D33" w:rsidP="002F4462">
            <w:pPr>
              <w:rPr>
                <w:color w:val="FFC000"/>
              </w:rPr>
            </w:pPr>
            <w:r w:rsidRPr="0079059A">
              <w:rPr>
                <w:color w:val="FFC000"/>
              </w:rPr>
              <w:t>5.5</w:t>
            </w:r>
          </w:p>
        </w:tc>
        <w:tc>
          <w:tcPr>
            <w:tcW w:w="1576" w:type="dxa"/>
          </w:tcPr>
          <w:p w14:paraId="44A7DD07" w14:textId="7AAF7372" w:rsidR="00666D33" w:rsidRPr="0079059A" w:rsidRDefault="00666D33" w:rsidP="002F4462">
            <w:pPr>
              <w:rPr>
                <w:color w:val="FFC000"/>
              </w:rPr>
            </w:pPr>
            <w:r w:rsidRPr="0079059A">
              <w:rPr>
                <w:color w:val="FFC000"/>
              </w:rPr>
              <w:t>5</w:t>
            </w:r>
          </w:p>
        </w:tc>
        <w:tc>
          <w:tcPr>
            <w:tcW w:w="1774" w:type="dxa"/>
          </w:tcPr>
          <w:p w14:paraId="76D73B11" w14:textId="77777777" w:rsidR="00666D33" w:rsidRDefault="00666D33" w:rsidP="002F4462"/>
        </w:tc>
        <w:tc>
          <w:tcPr>
            <w:tcW w:w="1710" w:type="dxa"/>
          </w:tcPr>
          <w:p w14:paraId="3A020019" w14:textId="77777777" w:rsidR="00666D33" w:rsidRDefault="00666D33" w:rsidP="002F4462"/>
        </w:tc>
      </w:tr>
    </w:tbl>
    <w:p w14:paraId="54678F3E" w14:textId="77777777" w:rsidR="002F4462" w:rsidRDefault="002F4462" w:rsidP="002F4462"/>
    <w:p w14:paraId="6253D7C6" w14:textId="4C44553A" w:rsidR="00F17D41" w:rsidRDefault="00F17D41" w:rsidP="002F4462">
      <w:r>
        <w:t xml:space="preserve">From Table 1, we think there is no coverage gap for PDSCH with Msg 2, PDSCH with VoIP and PDSCH with 3 kbps from majority companies’ views. Hence, the coverage of </w:t>
      </w:r>
      <w:r w:rsidRPr="00F17D41">
        <w:t>PDSCH with Msg2, PDSCH with VoIP and PDSCH with 3 kbps are not to be enhanced</w:t>
      </w:r>
      <w:r>
        <w:t xml:space="preserve">. </w:t>
      </w:r>
    </w:p>
    <w:p w14:paraId="16DBEF9E" w14:textId="77777777" w:rsidR="00666D33" w:rsidRDefault="00666D33" w:rsidP="002F4462"/>
    <w:p w14:paraId="01FD5C15" w14:textId="47DC12F3" w:rsidR="00666D33" w:rsidRDefault="00666D33" w:rsidP="002F4462">
      <w:pPr>
        <w:rPr>
          <w:i/>
          <w:iCs/>
        </w:rPr>
      </w:pPr>
      <w:r w:rsidRPr="00300A8E">
        <w:rPr>
          <w:b/>
          <w:bCs/>
          <w:i/>
          <w:iCs/>
          <w:u w:val="single"/>
        </w:rPr>
        <w:t xml:space="preserve">Proposal </w:t>
      </w:r>
      <w:r>
        <w:rPr>
          <w:b/>
          <w:bCs/>
          <w:i/>
          <w:iCs/>
          <w:u w:val="single"/>
        </w:rPr>
        <w:t>1</w:t>
      </w:r>
      <w:r w:rsidRPr="00300A8E">
        <w:rPr>
          <w:b/>
          <w:bCs/>
          <w:i/>
          <w:iCs/>
        </w:rPr>
        <w:t>:</w:t>
      </w:r>
      <w:r w:rsidRPr="00300A8E">
        <w:rPr>
          <w:i/>
          <w:iCs/>
        </w:rPr>
        <w:t xml:space="preserve"> </w:t>
      </w:r>
      <w:r>
        <w:rPr>
          <w:i/>
          <w:iCs/>
        </w:rPr>
        <w:t>The coverage of</w:t>
      </w:r>
      <w:r w:rsidR="0079059A">
        <w:rPr>
          <w:i/>
          <w:iCs/>
        </w:rPr>
        <w:t xml:space="preserve"> PDSCH with Msg2,</w:t>
      </w:r>
      <w:r>
        <w:rPr>
          <w:i/>
          <w:iCs/>
        </w:rPr>
        <w:t xml:space="preserve"> PDSCH with VoIP and PDSCH with 3 kbps </w:t>
      </w:r>
      <w:r w:rsidR="0079059A">
        <w:rPr>
          <w:i/>
          <w:iCs/>
        </w:rPr>
        <w:t>are</w:t>
      </w:r>
      <w:r>
        <w:rPr>
          <w:i/>
          <w:iCs/>
        </w:rPr>
        <w:t xml:space="preserve"> not to be enhanced, since </w:t>
      </w:r>
      <w:r w:rsidR="0079059A">
        <w:rPr>
          <w:i/>
          <w:iCs/>
        </w:rPr>
        <w:t xml:space="preserve">majority sources do not observe coverage gap on these channels. </w:t>
      </w:r>
    </w:p>
    <w:p w14:paraId="63916DA3" w14:textId="77777777" w:rsidR="00666D33" w:rsidRPr="002F4462" w:rsidRDefault="00666D33" w:rsidP="002F4462"/>
    <w:p w14:paraId="29885B8F" w14:textId="1E7D4C12" w:rsidR="005246E5" w:rsidRDefault="00F17D41" w:rsidP="00F30A40">
      <w:pPr>
        <w:jc w:val="both"/>
      </w:pPr>
      <w:r>
        <w:t xml:space="preserve">Although it was observed that PDSCH with 1 Mbps has average coverage gap of 5.5 dB, the demand to support PDSCH with 1 Mbps is not high, considering the main use case of NR NTN is short messages. Hence, we think </w:t>
      </w:r>
      <w:r w:rsidR="00230F90">
        <w:t>a</w:t>
      </w:r>
      <w:r w:rsidR="00F30A40">
        <w:t xml:space="preserve"> downlink data transmission with rate less than 1 Mbps is acceptable</w:t>
      </w:r>
      <w:r>
        <w:t xml:space="preserve"> at this stage. Hence, we have the following proposal. </w:t>
      </w:r>
      <w:r w:rsidR="00F30A40">
        <w:t xml:space="preserve"> </w:t>
      </w:r>
    </w:p>
    <w:p w14:paraId="16035DB3" w14:textId="77777777" w:rsidR="00666D33" w:rsidRDefault="00666D33" w:rsidP="00F30A40">
      <w:pPr>
        <w:jc w:val="both"/>
      </w:pPr>
    </w:p>
    <w:p w14:paraId="7DA9F9A9" w14:textId="497F632E" w:rsidR="00666D33" w:rsidRDefault="00666D33" w:rsidP="00F30A40">
      <w:pPr>
        <w:jc w:val="both"/>
        <w:rPr>
          <w:i/>
          <w:iCs/>
        </w:rPr>
      </w:pPr>
      <w:r w:rsidRPr="00300A8E">
        <w:rPr>
          <w:b/>
          <w:bCs/>
          <w:i/>
          <w:iCs/>
          <w:u w:val="single"/>
        </w:rPr>
        <w:t xml:space="preserve">Proposal </w:t>
      </w:r>
      <w:r w:rsidR="0079059A">
        <w:rPr>
          <w:b/>
          <w:bCs/>
          <w:i/>
          <w:iCs/>
          <w:u w:val="single"/>
        </w:rPr>
        <w:t>2</w:t>
      </w:r>
      <w:r w:rsidRPr="00300A8E">
        <w:rPr>
          <w:b/>
          <w:bCs/>
          <w:i/>
          <w:iCs/>
        </w:rPr>
        <w:t>:</w:t>
      </w:r>
      <w:r w:rsidRPr="00300A8E">
        <w:rPr>
          <w:i/>
          <w:iCs/>
        </w:rPr>
        <w:t xml:space="preserve"> </w:t>
      </w:r>
      <w:r>
        <w:rPr>
          <w:i/>
          <w:iCs/>
        </w:rPr>
        <w:t>The coverage of PDSCH with 1 Mbps is not to be enhanced, since the high data rate use case for NR NTN is of lower demand</w:t>
      </w:r>
      <w:r w:rsidR="00F17D41">
        <w:rPr>
          <w:i/>
          <w:iCs/>
        </w:rPr>
        <w:t xml:space="preserve"> at this stage</w:t>
      </w:r>
      <w:r>
        <w:rPr>
          <w:i/>
          <w:iCs/>
        </w:rPr>
        <w:t xml:space="preserve">. </w:t>
      </w:r>
    </w:p>
    <w:p w14:paraId="2D178561" w14:textId="77777777" w:rsidR="00F30A40" w:rsidRPr="00300A8E" w:rsidRDefault="00F30A40" w:rsidP="0003353A">
      <w:pPr>
        <w:jc w:val="both"/>
      </w:pPr>
    </w:p>
    <w:p w14:paraId="6936388A" w14:textId="7450BED1" w:rsidR="00F30A40" w:rsidRDefault="00F30A40" w:rsidP="0003353A">
      <w:pPr>
        <w:jc w:val="both"/>
      </w:pPr>
      <w:r>
        <w:t xml:space="preserve">Considering </w:t>
      </w:r>
      <w:r w:rsidR="00666D33">
        <w:t>3.9</w:t>
      </w:r>
      <w:r>
        <w:t xml:space="preserve"> dB </w:t>
      </w:r>
      <w:r w:rsidR="00410EA9">
        <w:t xml:space="preserve">average </w:t>
      </w:r>
      <w:r>
        <w:t xml:space="preserve">coverage </w:t>
      </w:r>
      <w:r w:rsidR="0005489C">
        <w:t xml:space="preserve">gap </w:t>
      </w:r>
      <w:r>
        <w:t>for PDCCH, w</w:t>
      </w:r>
      <w:r w:rsidR="005246E5" w:rsidRPr="00300A8E">
        <w:t xml:space="preserve">e think PDCCH </w:t>
      </w:r>
      <w:r>
        <w:t>should be enhanced with high priority. This is because</w:t>
      </w:r>
      <w:r w:rsidR="00341139">
        <w:t xml:space="preserve"> without successful reception of PDCCH,</w:t>
      </w:r>
      <w:r>
        <w:t xml:space="preserve"> a UE is unable to receive any scheduled PDSCH</w:t>
      </w:r>
      <w:r w:rsidR="00341139">
        <w:t>.</w:t>
      </w:r>
      <w:r w:rsidR="00F17D41">
        <w:t xml:space="preserve"> Here, we may focus on the coverage enhancement of PD</w:t>
      </w:r>
      <w:r w:rsidR="00733197">
        <w:t>C</w:t>
      </w:r>
      <w:r w:rsidR="00F17D41">
        <w:t xml:space="preserve">CH </w:t>
      </w:r>
      <w:r w:rsidR="00733197">
        <w:t>in common search space</w:t>
      </w:r>
      <w:r w:rsidR="00F17D41">
        <w:t xml:space="preserve">. This is because </w:t>
      </w:r>
      <w:r w:rsidR="00733197">
        <w:t xml:space="preserve">PDCCH repetition (via multiple TRPs) is already supported for PDCCH in UE specific search space. </w:t>
      </w:r>
    </w:p>
    <w:p w14:paraId="3C37B4DF" w14:textId="77777777" w:rsidR="00F30A40" w:rsidRDefault="00F30A40" w:rsidP="0003353A">
      <w:pPr>
        <w:jc w:val="both"/>
      </w:pPr>
    </w:p>
    <w:p w14:paraId="071B87A7" w14:textId="0FAC68D3" w:rsidR="00B37E4E" w:rsidRDefault="00F30A40" w:rsidP="0003353A">
      <w:pPr>
        <w:jc w:val="both"/>
      </w:pPr>
      <w:r>
        <w:t xml:space="preserve">In the current specification, PDSCH Msg4 repetition is not supported. A large </w:t>
      </w:r>
      <w:r w:rsidR="00666D33">
        <w:t xml:space="preserve">average </w:t>
      </w:r>
      <w:r>
        <w:t>coverage</w:t>
      </w:r>
      <w:r w:rsidR="0005489C">
        <w:t xml:space="preserve"> gap</w:t>
      </w:r>
      <w:r>
        <w:t xml:space="preserve"> of </w:t>
      </w:r>
      <w:r w:rsidR="00666D33">
        <w:t>4.7</w:t>
      </w:r>
      <w:r>
        <w:t xml:space="preserve"> dB for PDSCH Msg</w:t>
      </w:r>
      <w:r w:rsidR="00F049FC">
        <w:t>4</w:t>
      </w:r>
      <w:r>
        <w:t xml:space="preserve"> indicates the necessity of enhanc</w:t>
      </w:r>
      <w:r w:rsidR="00B37E4E">
        <w:t>ing</w:t>
      </w:r>
      <w:r>
        <w:t xml:space="preserve"> the coverage of PDSCH Msg4.</w:t>
      </w:r>
      <w:r w:rsidR="0009626C">
        <w:t xml:space="preserve"> The similar arguments apply to PDSCH carrying SIB1</w:t>
      </w:r>
      <w:r w:rsidR="00B31061">
        <w:t xml:space="preserve"> and PDSCH carrying SIB19</w:t>
      </w:r>
      <w:r w:rsidR="00B3152D">
        <w:t xml:space="preserve">. </w:t>
      </w:r>
    </w:p>
    <w:p w14:paraId="47D03241" w14:textId="77777777" w:rsidR="005246E5" w:rsidRPr="00300A8E" w:rsidRDefault="005246E5" w:rsidP="0003353A">
      <w:pPr>
        <w:jc w:val="both"/>
      </w:pPr>
    </w:p>
    <w:p w14:paraId="12F70720" w14:textId="2AE40BA9" w:rsidR="0079059A" w:rsidRPr="00410EA9" w:rsidRDefault="005246E5" w:rsidP="00E20F0D">
      <w:pPr>
        <w:jc w:val="both"/>
        <w:rPr>
          <w:i/>
          <w:iCs/>
        </w:rPr>
      </w:pPr>
      <w:r w:rsidRPr="00300A8E">
        <w:rPr>
          <w:b/>
          <w:bCs/>
          <w:i/>
          <w:iCs/>
          <w:u w:val="single"/>
        </w:rPr>
        <w:t xml:space="preserve">Proposal </w:t>
      </w:r>
      <w:r w:rsidR="0079059A">
        <w:rPr>
          <w:b/>
          <w:bCs/>
          <w:i/>
          <w:iCs/>
          <w:u w:val="single"/>
        </w:rPr>
        <w:t>3</w:t>
      </w:r>
      <w:r w:rsidRPr="00300A8E">
        <w:rPr>
          <w:b/>
          <w:bCs/>
          <w:i/>
          <w:iCs/>
        </w:rPr>
        <w:t>:</w:t>
      </w:r>
      <w:r w:rsidRPr="00300A8E">
        <w:rPr>
          <w:i/>
          <w:iCs/>
        </w:rPr>
        <w:t xml:space="preserve"> </w:t>
      </w:r>
      <w:r w:rsidR="0079059A">
        <w:rPr>
          <w:i/>
          <w:iCs/>
        </w:rPr>
        <w:t>The</w:t>
      </w:r>
      <w:r w:rsidR="00B37E4E">
        <w:rPr>
          <w:i/>
          <w:iCs/>
        </w:rPr>
        <w:t xml:space="preserve"> coverage of</w:t>
      </w:r>
      <w:r w:rsidRPr="00300A8E">
        <w:rPr>
          <w:i/>
          <w:iCs/>
        </w:rPr>
        <w:t xml:space="preserve"> PDCCH</w:t>
      </w:r>
      <w:r w:rsidR="00733197">
        <w:rPr>
          <w:i/>
          <w:iCs/>
        </w:rPr>
        <w:t xml:space="preserve"> in common search space</w:t>
      </w:r>
      <w:r w:rsidR="00865954">
        <w:rPr>
          <w:i/>
          <w:iCs/>
        </w:rPr>
        <w:t>,</w:t>
      </w:r>
      <w:r w:rsidRPr="00300A8E">
        <w:rPr>
          <w:i/>
          <w:iCs/>
        </w:rPr>
        <w:t xml:space="preserve"> PDSCH </w:t>
      </w:r>
      <w:r w:rsidR="00B3152D">
        <w:rPr>
          <w:i/>
          <w:iCs/>
        </w:rPr>
        <w:t xml:space="preserve">with </w:t>
      </w:r>
      <w:r w:rsidRPr="00300A8E">
        <w:rPr>
          <w:i/>
          <w:iCs/>
        </w:rPr>
        <w:t>Msg 4</w:t>
      </w:r>
      <w:r w:rsidR="00B3152D">
        <w:rPr>
          <w:i/>
          <w:iCs/>
        </w:rPr>
        <w:t xml:space="preserve">, PDSCH with </w:t>
      </w:r>
      <w:r w:rsidR="0009626C">
        <w:rPr>
          <w:i/>
          <w:iCs/>
        </w:rPr>
        <w:t>SIB1</w:t>
      </w:r>
      <w:r w:rsidR="00B31061">
        <w:rPr>
          <w:i/>
          <w:iCs/>
        </w:rPr>
        <w:t xml:space="preserve"> and PDSCH with SIB19</w:t>
      </w:r>
      <w:r w:rsidRPr="00300A8E">
        <w:rPr>
          <w:i/>
          <w:iCs/>
        </w:rPr>
        <w:t xml:space="preserve"> </w:t>
      </w:r>
      <w:r w:rsidR="0079059A">
        <w:rPr>
          <w:i/>
          <w:iCs/>
        </w:rPr>
        <w:t>are</w:t>
      </w:r>
      <w:r w:rsidRPr="00300A8E">
        <w:rPr>
          <w:i/>
          <w:iCs/>
        </w:rPr>
        <w:t xml:space="preserve"> to be enhanced.</w:t>
      </w:r>
    </w:p>
    <w:p w14:paraId="0238D4E5" w14:textId="77777777" w:rsidR="0079059A" w:rsidRPr="005B0B05" w:rsidRDefault="0079059A" w:rsidP="00E20F0D">
      <w:pPr>
        <w:jc w:val="both"/>
        <w:rPr>
          <w:i/>
          <w:iCs/>
          <w:highlight w:val="cyan"/>
        </w:rPr>
      </w:pPr>
    </w:p>
    <w:p w14:paraId="584C856D" w14:textId="70A1CCD8" w:rsidR="00410EA9" w:rsidRDefault="003166BF" w:rsidP="00E20F0D">
      <w:pPr>
        <w:jc w:val="both"/>
      </w:pPr>
      <w:r w:rsidRPr="00B37E4E">
        <w:t xml:space="preserve">In </w:t>
      </w:r>
      <w:r w:rsidR="00410EA9">
        <w:t>the</w:t>
      </w:r>
      <w:r w:rsidRPr="00B37E4E">
        <w:t xml:space="preserve"> link level simulations, the number of PDSCH Msg 4 </w:t>
      </w:r>
      <w:r w:rsidR="00B37E4E" w:rsidRPr="00B37E4E">
        <w:t xml:space="preserve">repetitions </w:t>
      </w:r>
      <w:r w:rsidRPr="00B37E4E">
        <w:t xml:space="preserve">is </w:t>
      </w:r>
      <w:r w:rsidR="00B37E4E" w:rsidRPr="00B37E4E">
        <w:t>set to 1</w:t>
      </w:r>
      <w:r w:rsidR="00410EA9">
        <w:t>, since the PDSCH Msg 4 repetition is not supported in the current specification.</w:t>
      </w:r>
      <w:r w:rsidR="00733197">
        <w:t xml:space="preserve"> To enhance the coverage of PDSCH Msg 4, a straightforward way is repeated PDSCH Msg 4 transmissions. </w:t>
      </w:r>
    </w:p>
    <w:p w14:paraId="0951405B" w14:textId="77777777" w:rsidR="00410EA9" w:rsidRDefault="00410EA9" w:rsidP="00E20F0D">
      <w:pPr>
        <w:jc w:val="both"/>
      </w:pPr>
    </w:p>
    <w:p w14:paraId="166B3372" w14:textId="0DDD995D" w:rsidR="00F95233" w:rsidRPr="00B37E4E" w:rsidRDefault="00F95233" w:rsidP="00E20F0D">
      <w:pPr>
        <w:jc w:val="both"/>
      </w:pPr>
      <w:r>
        <w:t>The similar enhancement could be applied to PDSCH carrying SIB1</w:t>
      </w:r>
      <w:r w:rsidR="00B31061">
        <w:t xml:space="preserve"> and PDSCH carrying SIB19. </w:t>
      </w:r>
    </w:p>
    <w:p w14:paraId="7AFB1915" w14:textId="77777777" w:rsidR="007405B3" w:rsidRPr="00B37E4E" w:rsidRDefault="007405B3" w:rsidP="00E20F0D">
      <w:pPr>
        <w:jc w:val="both"/>
        <w:rPr>
          <w:i/>
          <w:iCs/>
        </w:rPr>
      </w:pPr>
    </w:p>
    <w:p w14:paraId="45EF18AD" w14:textId="26299576" w:rsidR="007405B3" w:rsidRPr="00B37E4E" w:rsidRDefault="007405B3" w:rsidP="007405B3">
      <w:pPr>
        <w:jc w:val="both"/>
        <w:rPr>
          <w:i/>
          <w:iCs/>
        </w:rPr>
      </w:pPr>
      <w:r w:rsidRPr="00B37E4E">
        <w:rPr>
          <w:b/>
          <w:bCs/>
          <w:i/>
          <w:iCs/>
          <w:u w:val="single"/>
        </w:rPr>
        <w:t xml:space="preserve">Proposal </w:t>
      </w:r>
      <w:r w:rsidR="00410EA9">
        <w:rPr>
          <w:b/>
          <w:bCs/>
          <w:i/>
          <w:iCs/>
          <w:u w:val="single"/>
        </w:rPr>
        <w:t>4</w:t>
      </w:r>
      <w:r w:rsidRPr="00B37E4E">
        <w:rPr>
          <w:b/>
          <w:bCs/>
          <w:i/>
          <w:iCs/>
        </w:rPr>
        <w:t>:</w:t>
      </w:r>
      <w:r w:rsidRPr="00B37E4E">
        <w:rPr>
          <w:i/>
          <w:iCs/>
        </w:rPr>
        <w:t xml:space="preserve"> To enhance the coverage of PDSCH </w:t>
      </w:r>
      <w:r w:rsidR="00733197">
        <w:rPr>
          <w:i/>
          <w:iCs/>
        </w:rPr>
        <w:t xml:space="preserve">with </w:t>
      </w:r>
      <w:r w:rsidRPr="00B37E4E">
        <w:rPr>
          <w:i/>
          <w:iCs/>
        </w:rPr>
        <w:t>Msg</w:t>
      </w:r>
      <w:r w:rsidR="003166BF" w:rsidRPr="00B37E4E">
        <w:rPr>
          <w:i/>
          <w:iCs/>
        </w:rPr>
        <w:t xml:space="preserve"> 4</w:t>
      </w:r>
      <w:r w:rsidR="00B31061">
        <w:rPr>
          <w:i/>
          <w:iCs/>
        </w:rPr>
        <w:t>,</w:t>
      </w:r>
      <w:r w:rsidR="00F95233">
        <w:rPr>
          <w:i/>
          <w:iCs/>
        </w:rPr>
        <w:t xml:space="preserve"> PDSCH </w:t>
      </w:r>
      <w:r w:rsidR="00733197">
        <w:rPr>
          <w:i/>
          <w:iCs/>
        </w:rPr>
        <w:t>with</w:t>
      </w:r>
      <w:r w:rsidR="00F95233">
        <w:rPr>
          <w:i/>
          <w:iCs/>
        </w:rPr>
        <w:t xml:space="preserve"> SIB1</w:t>
      </w:r>
      <w:r w:rsidR="00B31061">
        <w:rPr>
          <w:i/>
          <w:iCs/>
        </w:rPr>
        <w:t xml:space="preserve"> and PDSCH </w:t>
      </w:r>
      <w:r w:rsidR="00733197">
        <w:rPr>
          <w:i/>
          <w:iCs/>
        </w:rPr>
        <w:t>with</w:t>
      </w:r>
      <w:r w:rsidR="00B31061">
        <w:rPr>
          <w:i/>
          <w:iCs/>
        </w:rPr>
        <w:t xml:space="preserve"> SIB19</w:t>
      </w:r>
      <w:r w:rsidRPr="00B37E4E">
        <w:rPr>
          <w:i/>
          <w:iCs/>
        </w:rPr>
        <w:t>, consider introducing PDSCH repetition</w:t>
      </w:r>
      <w:r w:rsidR="003166BF" w:rsidRPr="00B37E4E">
        <w:rPr>
          <w:i/>
          <w:iCs/>
        </w:rPr>
        <w:t>.</w:t>
      </w:r>
    </w:p>
    <w:p w14:paraId="1DECF110" w14:textId="77777777" w:rsidR="00004D35" w:rsidRPr="005B0B05" w:rsidRDefault="00004D35" w:rsidP="007405B3">
      <w:pPr>
        <w:jc w:val="both"/>
        <w:rPr>
          <w:i/>
          <w:iCs/>
          <w:highlight w:val="cyan"/>
        </w:rPr>
      </w:pPr>
    </w:p>
    <w:p w14:paraId="6E682097" w14:textId="6E962FF9" w:rsidR="00FB4456" w:rsidRPr="00B37E4E" w:rsidRDefault="00004D35" w:rsidP="00E20F0D">
      <w:pPr>
        <w:jc w:val="both"/>
      </w:pPr>
      <w:r w:rsidRPr="00B37E4E">
        <w:t xml:space="preserve">Besides repetition schemes, other schemes </w:t>
      </w:r>
      <w:r w:rsidR="0015039A">
        <w:t>to enhance</w:t>
      </w:r>
      <w:r w:rsidRPr="00B37E4E">
        <w:t xml:space="preserve"> PDSCH </w:t>
      </w:r>
      <w:r w:rsidR="0015039A">
        <w:t xml:space="preserve">coverage </w:t>
      </w:r>
      <w:r w:rsidRPr="00B37E4E">
        <w:t xml:space="preserve">can </w:t>
      </w:r>
      <w:r w:rsidR="00407508" w:rsidRPr="00B37E4E">
        <w:t xml:space="preserve">also </w:t>
      </w:r>
      <w:r w:rsidRPr="00B37E4E">
        <w:t xml:space="preserve">be considered. For example, </w:t>
      </w:r>
      <w:r w:rsidR="0005489C">
        <w:t xml:space="preserve">in the current specifications, </w:t>
      </w:r>
      <w:r w:rsidRPr="00B37E4E">
        <w:t>the scheme of TB over multiple slots and the scheme of DMRS bundling are applied on P</w:t>
      </w:r>
      <w:r w:rsidR="0005489C">
        <w:t>U</w:t>
      </w:r>
      <w:r w:rsidRPr="00B37E4E">
        <w:t xml:space="preserve">SCH to enhance the </w:t>
      </w:r>
      <w:r w:rsidR="00407508" w:rsidRPr="00B37E4E">
        <w:t xml:space="preserve">coverage </w:t>
      </w:r>
      <w:r w:rsidRPr="00B37E4E">
        <w:t>performance of PUSCH. It may be worthy to examine whether such schemes can be applied on PDSCH to enhance its coverage.</w:t>
      </w:r>
    </w:p>
    <w:p w14:paraId="50E5E132" w14:textId="77777777" w:rsidR="00407508" w:rsidRPr="00B37E4E" w:rsidRDefault="00407508" w:rsidP="00E20F0D">
      <w:pPr>
        <w:jc w:val="both"/>
      </w:pPr>
    </w:p>
    <w:p w14:paraId="28793484" w14:textId="27010E40" w:rsidR="00004D35" w:rsidRPr="00B37E4E" w:rsidRDefault="00004D35" w:rsidP="00E20F0D">
      <w:pPr>
        <w:jc w:val="both"/>
      </w:pPr>
      <w:r w:rsidRPr="00B37E4E">
        <w:rPr>
          <w:b/>
          <w:bCs/>
          <w:i/>
          <w:iCs/>
          <w:u w:val="single"/>
        </w:rPr>
        <w:t xml:space="preserve">Proposal </w:t>
      </w:r>
      <w:r w:rsidR="00410EA9">
        <w:rPr>
          <w:b/>
          <w:bCs/>
          <w:i/>
          <w:iCs/>
          <w:u w:val="single"/>
        </w:rPr>
        <w:t>5</w:t>
      </w:r>
      <w:r w:rsidRPr="00B37E4E">
        <w:rPr>
          <w:b/>
          <w:bCs/>
          <w:i/>
          <w:iCs/>
        </w:rPr>
        <w:t>:</w:t>
      </w:r>
      <w:r w:rsidRPr="00B37E4E">
        <w:rPr>
          <w:i/>
          <w:iCs/>
        </w:rPr>
        <w:t xml:space="preserve"> To enhance the coverage of PDSCH, the schemes (e.g., TB over multiple slots, DMRS bundling, etc</w:t>
      </w:r>
      <w:r w:rsidR="00407508" w:rsidRPr="00B37E4E">
        <w:rPr>
          <w:i/>
          <w:iCs/>
        </w:rPr>
        <w:t>.</w:t>
      </w:r>
      <w:r w:rsidRPr="00B37E4E">
        <w:rPr>
          <w:i/>
          <w:iCs/>
        </w:rPr>
        <w:t xml:space="preserve">) used to enhance PUSCH performance </w:t>
      </w:r>
      <w:r w:rsidR="004A4CD2" w:rsidRPr="00B37E4E">
        <w:rPr>
          <w:i/>
          <w:iCs/>
        </w:rPr>
        <w:t>sh</w:t>
      </w:r>
      <w:r w:rsidRPr="00B37E4E">
        <w:rPr>
          <w:i/>
          <w:iCs/>
        </w:rPr>
        <w:t xml:space="preserve">ould be examined for PDSCH. </w:t>
      </w:r>
    </w:p>
    <w:p w14:paraId="5B573B7A" w14:textId="77777777" w:rsidR="00004D35" w:rsidRPr="005B0B05" w:rsidRDefault="00004D35" w:rsidP="00E20F0D">
      <w:pPr>
        <w:jc w:val="both"/>
        <w:rPr>
          <w:i/>
          <w:iCs/>
          <w:highlight w:val="cyan"/>
        </w:rPr>
      </w:pPr>
    </w:p>
    <w:p w14:paraId="62622ACE" w14:textId="77777777" w:rsidR="00EC49CE" w:rsidRPr="0005489C" w:rsidRDefault="00A109B2" w:rsidP="00E20F0D">
      <w:pPr>
        <w:jc w:val="both"/>
      </w:pPr>
      <w:r w:rsidRPr="0005489C">
        <w:t xml:space="preserve">A general consideration to enhance the coverage of PDCCH is to reduce the </w:t>
      </w:r>
      <w:r w:rsidR="0001458A" w:rsidRPr="0005489C">
        <w:t xml:space="preserve">effective </w:t>
      </w:r>
      <w:r w:rsidRPr="0005489C">
        <w:t xml:space="preserve">coding rate of PDCCH. </w:t>
      </w:r>
    </w:p>
    <w:p w14:paraId="0ABD335A" w14:textId="77777777" w:rsidR="00EC49CE" w:rsidRDefault="00EC49CE" w:rsidP="00E20F0D">
      <w:pPr>
        <w:jc w:val="both"/>
        <w:rPr>
          <w:highlight w:val="cyan"/>
        </w:rPr>
      </w:pPr>
    </w:p>
    <w:p w14:paraId="2A5CB5E7" w14:textId="41BB22F4" w:rsidR="0015039A" w:rsidRPr="0005489C" w:rsidRDefault="0015039A" w:rsidP="0015039A">
      <w:pPr>
        <w:jc w:val="both"/>
      </w:pPr>
      <w:r w:rsidRPr="0005489C">
        <w:t xml:space="preserve">PDCCH repetition was introduced in Release 17 to enhance PDCCH reliability, initially triggered for multi-TRP environment. There are certain restrictions of applying PDCCH repetition. </w:t>
      </w:r>
      <w:r>
        <w:t xml:space="preserve">Specifically, PDCCH repetition is not applied for those PDCCHs scheduling system information (e.g., SIB1 or other SIBs). </w:t>
      </w:r>
      <w:r w:rsidRPr="0005489C">
        <w:t xml:space="preserve">We may examine the legacy PDCCH repetition schemes for potential enhancements in NTN. </w:t>
      </w:r>
      <w:r>
        <w:t>For example, a new slot can be allocated for type0-PDCCH common search space set #0 on CORESET #0, which is linked with a legacy type0-PDCCH common search space set #0. This additional type0-PDCCH common search space is used to transmit PDCCH repetition. A legacy UE only monitors PDCCH in a legacy PDCCH monitoring slot, and its behavior is unchanged. A new UE can monitor PDCCH in a legacy PDCCH monitoring slot. If it is successful, the UE does not need to monitor PDCCH repetition in a later slot. Otherwise, it could monitor PDCCH repetition in a later slot to achieve enhanced PDCCH coverage.</w:t>
      </w:r>
    </w:p>
    <w:p w14:paraId="32A6216A" w14:textId="77777777" w:rsidR="0015039A" w:rsidRPr="005B0B05" w:rsidRDefault="0015039A" w:rsidP="00E20F0D">
      <w:pPr>
        <w:jc w:val="both"/>
        <w:rPr>
          <w:highlight w:val="cyan"/>
        </w:rPr>
      </w:pPr>
    </w:p>
    <w:p w14:paraId="4D18153F" w14:textId="23998FED" w:rsidR="0005489C" w:rsidRDefault="0015039A" w:rsidP="00E20F0D">
      <w:pPr>
        <w:jc w:val="both"/>
      </w:pPr>
      <w:r>
        <w:t xml:space="preserve">Another </w:t>
      </w:r>
      <w:r w:rsidR="00A109B2" w:rsidRPr="0005489C">
        <w:t xml:space="preserve">approach is to increase the </w:t>
      </w:r>
      <w:r w:rsidR="0001458A" w:rsidRPr="0005489C">
        <w:t xml:space="preserve">total </w:t>
      </w:r>
      <w:r w:rsidR="00A109B2" w:rsidRPr="0005489C">
        <w:t>number of rate matching output bits</w:t>
      </w:r>
      <w:r w:rsidR="0001458A" w:rsidRPr="0005489C">
        <w:t>.</w:t>
      </w:r>
      <w:r w:rsidR="00A109B2" w:rsidRPr="0005489C">
        <w:t xml:space="preserve"> </w:t>
      </w:r>
      <w:r w:rsidR="0001458A" w:rsidRPr="0005489C">
        <w:t>Based on our evaluation results, the coverage gap of PDCCH still exists</w:t>
      </w:r>
      <w:r w:rsidR="0005489C">
        <w:t xml:space="preserve"> at aggregation level of 8. </w:t>
      </w:r>
      <w:r w:rsidR="0001458A" w:rsidRPr="0005489C">
        <w:t xml:space="preserve">To enhance the coverage of PDCCH, a larger aggregation level may be considered. However, the existing CORESET capacity is limited due to limited bandwidth and </w:t>
      </w:r>
      <w:r w:rsidR="005D2C40" w:rsidRPr="0005489C">
        <w:t>a maximum of 3</w:t>
      </w:r>
      <w:r w:rsidR="0001458A" w:rsidRPr="0005489C">
        <w:t xml:space="preserve"> OFDM symbols. To support a larger aggregation level, the</w:t>
      </w:r>
      <w:r w:rsidR="005D2C40" w:rsidRPr="0005489C">
        <w:t xml:space="preserve"> maximum</w:t>
      </w:r>
      <w:r w:rsidR="0001458A" w:rsidRPr="0005489C">
        <w:t xml:space="preserve"> number of OFDM symbols for CORESET </w:t>
      </w:r>
      <w:r w:rsidR="005D2C40" w:rsidRPr="0005489C">
        <w:t>may</w:t>
      </w:r>
      <w:r w:rsidR="0001458A" w:rsidRPr="0005489C">
        <w:t xml:space="preserve"> be increased. </w:t>
      </w:r>
    </w:p>
    <w:p w14:paraId="71CB549B" w14:textId="77777777" w:rsidR="0001458A" w:rsidRPr="0005489C" w:rsidRDefault="0001458A" w:rsidP="00E20F0D">
      <w:pPr>
        <w:jc w:val="both"/>
      </w:pPr>
    </w:p>
    <w:p w14:paraId="75474A88" w14:textId="00E5EA7B" w:rsidR="0001458A" w:rsidRPr="0005489C" w:rsidRDefault="0001458A" w:rsidP="00E20F0D">
      <w:pPr>
        <w:jc w:val="both"/>
      </w:pPr>
      <w:r w:rsidRPr="0005489C">
        <w:t xml:space="preserve">Another approach </w:t>
      </w:r>
      <w:r w:rsidR="00EC49CE" w:rsidRPr="0005489C">
        <w:t>of</w:t>
      </w:r>
      <w:r w:rsidRPr="0005489C">
        <w:t xml:space="preserve"> reduc</w:t>
      </w:r>
      <w:r w:rsidR="00EC49CE" w:rsidRPr="0005489C">
        <w:t>ing</w:t>
      </w:r>
      <w:r w:rsidRPr="0005489C">
        <w:t xml:space="preserve"> the effective coding rate of PDCCH is to reduce the payload size of DCI. </w:t>
      </w:r>
      <w:r w:rsidR="00EC49CE" w:rsidRPr="0005489C">
        <w:t>T</w:t>
      </w:r>
      <w:r w:rsidRPr="0005489C">
        <w:t>he compact DCI could be</w:t>
      </w:r>
      <w:r w:rsidR="00EC49CE" w:rsidRPr="0005489C">
        <w:t xml:space="preserve"> firstly</w:t>
      </w:r>
      <w:r w:rsidRPr="0005489C">
        <w:t xml:space="preserve"> examined.</w:t>
      </w:r>
      <w:r w:rsidR="00EC49CE" w:rsidRPr="0005489C">
        <w:t xml:space="preserve"> If the payload size of DCI cannot be reduced, the DCI payload could be separated to two parts. In other words, 2-stage DCI mechanism could be considered. </w:t>
      </w:r>
    </w:p>
    <w:p w14:paraId="3331A6FD" w14:textId="77777777" w:rsidR="00FB4456" w:rsidRPr="0005489C" w:rsidRDefault="00FB4456" w:rsidP="00E20F0D">
      <w:pPr>
        <w:jc w:val="both"/>
        <w:rPr>
          <w:i/>
          <w:iCs/>
        </w:rPr>
      </w:pPr>
    </w:p>
    <w:p w14:paraId="1ED16DE6" w14:textId="1E080779" w:rsidR="00FB4456" w:rsidRPr="0005489C" w:rsidRDefault="00FB4456" w:rsidP="00FB4456">
      <w:pPr>
        <w:jc w:val="both"/>
        <w:rPr>
          <w:i/>
          <w:iCs/>
        </w:rPr>
      </w:pPr>
      <w:r w:rsidRPr="0005489C">
        <w:rPr>
          <w:b/>
          <w:bCs/>
          <w:i/>
          <w:iCs/>
          <w:u w:val="single"/>
        </w:rPr>
        <w:t xml:space="preserve">Proposal </w:t>
      </w:r>
      <w:r w:rsidR="00410EA9">
        <w:rPr>
          <w:b/>
          <w:bCs/>
          <w:i/>
          <w:iCs/>
          <w:u w:val="single"/>
        </w:rPr>
        <w:t>6</w:t>
      </w:r>
      <w:r w:rsidRPr="0005489C">
        <w:rPr>
          <w:b/>
          <w:bCs/>
          <w:i/>
          <w:iCs/>
        </w:rPr>
        <w:t>:</w:t>
      </w:r>
      <w:r w:rsidRPr="0005489C">
        <w:rPr>
          <w:i/>
          <w:iCs/>
        </w:rPr>
        <w:t xml:space="preserve"> To enhance the coverage of PDCCH, consider the following solutions:</w:t>
      </w:r>
    </w:p>
    <w:p w14:paraId="471AE3B0" w14:textId="74FE93F9" w:rsidR="00341139" w:rsidRPr="0005489C" w:rsidRDefault="00341139" w:rsidP="00341139">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 PDCCH repetition</w:t>
      </w:r>
      <w:r>
        <w:rPr>
          <w:rFonts w:ascii="Times New Roman" w:hAnsi="Times New Roman"/>
          <w:i/>
          <w:iCs/>
          <w:sz w:val="24"/>
          <w:szCs w:val="24"/>
        </w:rPr>
        <w:t xml:space="preserve"> (e.g., for PDCCH </w:t>
      </w:r>
      <w:r w:rsidR="00FD2E16">
        <w:rPr>
          <w:rFonts w:ascii="Times New Roman" w:hAnsi="Times New Roman"/>
          <w:i/>
          <w:iCs/>
          <w:sz w:val="24"/>
          <w:szCs w:val="24"/>
        </w:rPr>
        <w:t>in common search space</w:t>
      </w:r>
      <w:r>
        <w:rPr>
          <w:rFonts w:ascii="Times New Roman" w:hAnsi="Times New Roman"/>
          <w:i/>
          <w:iCs/>
          <w:sz w:val="24"/>
          <w:szCs w:val="24"/>
        </w:rPr>
        <w:t>)</w:t>
      </w:r>
    </w:p>
    <w:p w14:paraId="19E38B08" w14:textId="2C306DF9" w:rsidR="00EC49CE" w:rsidRPr="0005489C" w:rsidRDefault="00EC49CE" w:rsidP="00EC49CE">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 xml:space="preserve">Increase CORESET symbol number and aggregation level </w:t>
      </w:r>
    </w:p>
    <w:p w14:paraId="601DE93B" w14:textId="79DDC38D" w:rsidR="00FB4456" w:rsidRPr="0005489C" w:rsidRDefault="00FB4456" w:rsidP="00FB4456">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Reduce DCI size (</w:t>
      </w:r>
      <w:r w:rsidR="00EC49CE" w:rsidRPr="0005489C">
        <w:rPr>
          <w:rFonts w:ascii="Times New Roman" w:hAnsi="Times New Roman"/>
          <w:i/>
          <w:iCs/>
          <w:sz w:val="24"/>
          <w:szCs w:val="24"/>
        </w:rPr>
        <w:t>e.g.,</w:t>
      </w:r>
      <w:r w:rsidRPr="0005489C">
        <w:rPr>
          <w:rFonts w:ascii="Times New Roman" w:hAnsi="Times New Roman"/>
          <w:i/>
          <w:iCs/>
          <w:sz w:val="24"/>
          <w:szCs w:val="24"/>
        </w:rPr>
        <w:t xml:space="preserve"> 2-stage DCI)</w:t>
      </w:r>
    </w:p>
    <w:p w14:paraId="685B30F9" w14:textId="77777777" w:rsidR="00EC49CE" w:rsidRPr="00EC49CE" w:rsidRDefault="00EC49CE" w:rsidP="00EC49CE">
      <w:pPr>
        <w:pStyle w:val="ListParagraph"/>
        <w:jc w:val="both"/>
        <w:rPr>
          <w:rFonts w:ascii="Times New Roman" w:hAnsi="Times New Roman"/>
          <w:i/>
          <w:iCs/>
          <w:sz w:val="24"/>
          <w:szCs w:val="24"/>
        </w:rPr>
      </w:pPr>
    </w:p>
    <w:p w14:paraId="41EFFB84" w14:textId="1B512CD6" w:rsidR="005B0B05" w:rsidRDefault="00126E50" w:rsidP="000E1A20">
      <w:pPr>
        <w:pStyle w:val="Heading2"/>
        <w:jc w:val="both"/>
      </w:pPr>
      <w:r>
        <w:t xml:space="preserve">System </w:t>
      </w:r>
      <w:r w:rsidR="005B0B05">
        <w:t>l</w:t>
      </w:r>
      <w:r>
        <w:t xml:space="preserve">evel </w:t>
      </w:r>
      <w:r w:rsidR="005B0B05">
        <w:t>e</w:t>
      </w:r>
      <w:r>
        <w:t>nhancement</w:t>
      </w:r>
    </w:p>
    <w:p w14:paraId="402D9EB0" w14:textId="222F1B17" w:rsidR="00104B88" w:rsidRPr="00104B88" w:rsidRDefault="00104B88" w:rsidP="00617AED">
      <w:pPr>
        <w:jc w:val="both"/>
        <w:rPr>
          <w:iCs/>
          <w:lang w:val="en-GB"/>
        </w:rPr>
      </w:pPr>
      <w:r>
        <w:t>According to the updated WID</w:t>
      </w:r>
      <w:r w:rsidR="006A143C">
        <w:t xml:space="preserve"> </w:t>
      </w:r>
      <w:r w:rsidR="006A143C">
        <w:fldChar w:fldCharType="begin"/>
      </w:r>
      <w:r w:rsidR="006A143C">
        <w:instrText xml:space="preserve"> REF _Ref172890851 \r \h </w:instrText>
      </w:r>
      <w:r w:rsidR="006A143C">
        <w:fldChar w:fldCharType="separate"/>
      </w:r>
      <w:r w:rsidR="006A143C">
        <w:t>[2]</w:t>
      </w:r>
      <w:r w:rsidR="006A143C">
        <w:fldChar w:fldCharType="end"/>
      </w:r>
      <w:r>
        <w:t xml:space="preserve">, RAN1 is to report the targeted system level enhancements (if any) before RAN#106 meeting. </w:t>
      </w:r>
      <w:r>
        <w:rPr>
          <w:rFonts w:eastAsia="DengXian"/>
          <w:iCs/>
        </w:rPr>
        <w:t xml:space="preserve">It was clarified in the updated WID that SSB periodicity extension is </w:t>
      </w:r>
      <w:r w:rsidR="006A143C">
        <w:rPr>
          <w:rFonts w:eastAsia="DengXian"/>
          <w:iCs/>
        </w:rPr>
        <w:t>not excluded from</w:t>
      </w:r>
      <w:r>
        <w:rPr>
          <w:rFonts w:eastAsia="DengXian"/>
          <w:iCs/>
        </w:rPr>
        <w:t xml:space="preserve"> the scope. However, RAN1 is required to report the impact to backward compatibility for potential extension of SSB periodicity, including the issues like </w:t>
      </w:r>
      <w:r w:rsidRPr="00A6066E">
        <w:rPr>
          <w:rFonts w:eastAsia="DengXian"/>
          <w:iCs/>
        </w:rPr>
        <w:t>UE’s cell search complexity and impact to initial cell selection, latency and success rate for the SSB periodicity extension.</w:t>
      </w:r>
      <w:r>
        <w:rPr>
          <w:rFonts w:eastAsia="DengXian"/>
          <w:iCs/>
        </w:rPr>
        <w:t xml:space="preserve"> </w:t>
      </w:r>
    </w:p>
    <w:p w14:paraId="5DD16BDF" w14:textId="77777777" w:rsidR="00104B88" w:rsidRDefault="00104B88" w:rsidP="00104B88"/>
    <w:p w14:paraId="708556F8" w14:textId="77777777" w:rsidR="00617AED" w:rsidRDefault="00617AED" w:rsidP="00617AED">
      <w:pPr>
        <w:jc w:val="both"/>
        <w:rPr>
          <w:rFonts w:eastAsia="DengXian"/>
          <w:iCs/>
        </w:rPr>
      </w:pPr>
      <w:r>
        <w:t>It was observed in RAN1 #117 meeting that f</w:t>
      </w:r>
      <w:r w:rsidRPr="00104B88">
        <w:rPr>
          <w:iCs/>
          <w:lang w:val="en-GB"/>
        </w:rPr>
        <w:t xml:space="preserve">or </w:t>
      </w:r>
      <w:r>
        <w:rPr>
          <w:iCs/>
          <w:lang w:val="en-GB"/>
        </w:rPr>
        <w:t>satellite parameter s</w:t>
      </w:r>
      <w:r w:rsidRPr="00104B88">
        <w:rPr>
          <w:iCs/>
          <w:lang w:val="en-GB"/>
        </w:rPr>
        <w:t>et 1-1/1-3, the coverage ratio can be improved from 10% to 100% if the SSB periodicity is increased from 20ms to 80ms and beam hopping is applied</w:t>
      </w:r>
      <w:r>
        <w:rPr>
          <w:iCs/>
          <w:lang w:val="en-GB"/>
        </w:rPr>
        <w:t xml:space="preserve">. </w:t>
      </w:r>
      <w:r w:rsidRPr="00104B88">
        <w:rPr>
          <w:rFonts w:eastAsia="DengXian"/>
          <w:iCs/>
        </w:rPr>
        <w:t xml:space="preserve">For </w:t>
      </w:r>
      <w:r>
        <w:rPr>
          <w:rFonts w:eastAsia="DengXian"/>
          <w:iCs/>
        </w:rPr>
        <w:t>satellite parameter s</w:t>
      </w:r>
      <w:r w:rsidRPr="00104B88">
        <w:rPr>
          <w:rFonts w:eastAsia="DengXian"/>
          <w:iCs/>
        </w:rPr>
        <w:t>et 1-2, the coverage ratio can be improved from 1.5% to 96.8% if the SSB periodicity is increased from 20ms to 320ms and beam hopping is applied.</w:t>
      </w:r>
    </w:p>
    <w:p w14:paraId="7CE86073" w14:textId="77777777" w:rsidR="00920386" w:rsidRDefault="00920386" w:rsidP="00104B88"/>
    <w:p w14:paraId="3C76C1AE" w14:textId="570D48EC" w:rsidR="00920386" w:rsidRDefault="00920386" w:rsidP="00920386">
      <w:pPr>
        <w:jc w:val="both"/>
        <w:rPr>
          <w:rFonts w:eastAsia="DengXian"/>
          <w:b/>
          <w:bCs/>
          <w:iCs/>
        </w:rPr>
      </w:pPr>
      <w:r>
        <w:rPr>
          <w:rFonts w:eastAsia="DengXian"/>
          <w:b/>
          <w:bCs/>
          <w:iCs/>
        </w:rPr>
        <w:t>B</w:t>
      </w:r>
      <w:r w:rsidRPr="00920386">
        <w:rPr>
          <w:rFonts w:eastAsia="DengXian"/>
          <w:b/>
          <w:bCs/>
          <w:iCs/>
        </w:rPr>
        <w:t>ackward compatibility</w:t>
      </w:r>
    </w:p>
    <w:p w14:paraId="3277270A" w14:textId="77777777" w:rsidR="00920386" w:rsidRDefault="00920386" w:rsidP="00104B88"/>
    <w:p w14:paraId="53045FA3" w14:textId="77777777" w:rsidR="00C04E42" w:rsidRDefault="00C04E42" w:rsidP="00C04E42">
      <w:pPr>
        <w:jc w:val="both"/>
      </w:pPr>
      <w:r>
        <w:t>According to the existing specifications, i</w:t>
      </w:r>
      <w:r w:rsidR="00920386">
        <w:t xml:space="preserve">n initial cell search, </w:t>
      </w:r>
      <w:r>
        <w:t xml:space="preserve">a </w:t>
      </w:r>
      <w:r w:rsidRPr="00C04E42">
        <w:t>UE assume</w:t>
      </w:r>
      <w:r>
        <w:t>s</w:t>
      </w:r>
      <w:r w:rsidRPr="00C04E42">
        <w:t xml:space="preserve"> that half frames with SS</w:t>
      </w:r>
      <w:r>
        <w:t>B</w:t>
      </w:r>
      <w:r w:rsidRPr="00C04E42">
        <w:t xml:space="preserve"> occur with a periodicity of 2 frames.</w:t>
      </w:r>
      <w:r>
        <w:t xml:space="preserve"> In other words, a legacy UE will assume 20 </w:t>
      </w:r>
      <w:proofErr w:type="spellStart"/>
      <w:r>
        <w:t>ms</w:t>
      </w:r>
      <w:proofErr w:type="spellEnd"/>
      <w:r>
        <w:t xml:space="preserve"> default SSB periodicity in its initial cell search. </w:t>
      </w:r>
    </w:p>
    <w:p w14:paraId="4C72AD34" w14:textId="77777777" w:rsidR="00C04E42" w:rsidRDefault="00C04E42" w:rsidP="00C04E42">
      <w:pPr>
        <w:jc w:val="both"/>
      </w:pPr>
    </w:p>
    <w:p w14:paraId="6027D1DB" w14:textId="7D4887B8" w:rsidR="00920386" w:rsidRDefault="00C04E42" w:rsidP="001D1159">
      <w:pPr>
        <w:jc w:val="both"/>
      </w:pPr>
      <w:r>
        <w:t xml:space="preserve">If the SSB periodicity is extended, a legacy UE is likely unable to detect SSB, since the UE will skip SSB detection after 20 </w:t>
      </w:r>
      <w:proofErr w:type="spellStart"/>
      <w:r>
        <w:t>ms</w:t>
      </w:r>
      <w:proofErr w:type="spellEnd"/>
      <w:r>
        <w:t xml:space="preserve"> at a certain frequency. For example, if cell defining SSB periodicity is extended to 40 </w:t>
      </w:r>
      <w:proofErr w:type="spellStart"/>
      <w:r>
        <w:t>ms</w:t>
      </w:r>
      <w:proofErr w:type="spellEnd"/>
      <w:r>
        <w:t xml:space="preserve">, there is half a chance that a UE misses the SSB detection. </w:t>
      </w:r>
      <w:r w:rsidR="00345DF4">
        <w:t xml:space="preserve">Furthermore, if SSB combination is used for SSB detection, the chance that a UE detects SSB is pretty low since noise is added in combined SSB. </w:t>
      </w:r>
      <w:r>
        <w:t xml:space="preserve">Hence, increasing the default SSB periodicity leads to backward compatibility issue. </w:t>
      </w:r>
    </w:p>
    <w:p w14:paraId="4168603B" w14:textId="77777777" w:rsidR="001D1159" w:rsidRDefault="001D1159" w:rsidP="001D1159">
      <w:pPr>
        <w:jc w:val="both"/>
      </w:pPr>
    </w:p>
    <w:p w14:paraId="5D90A884" w14:textId="3717B771" w:rsidR="00920386" w:rsidRPr="006336F2" w:rsidRDefault="00920386" w:rsidP="00920386">
      <w:pPr>
        <w:jc w:val="both"/>
        <w:rPr>
          <w:i/>
          <w:iCs/>
        </w:rPr>
      </w:pPr>
      <w:r>
        <w:rPr>
          <w:b/>
          <w:bCs/>
          <w:i/>
          <w:iCs/>
          <w:u w:val="single"/>
        </w:rPr>
        <w:t>Observation 1</w:t>
      </w:r>
      <w:r w:rsidRPr="0005489C">
        <w:rPr>
          <w:b/>
          <w:bCs/>
          <w:i/>
          <w:iCs/>
        </w:rPr>
        <w:t>:</w:t>
      </w:r>
      <w:r w:rsidRPr="0005489C">
        <w:rPr>
          <w:i/>
          <w:iCs/>
        </w:rPr>
        <w:t xml:space="preserve"> </w:t>
      </w:r>
      <w:r>
        <w:rPr>
          <w:i/>
          <w:iCs/>
        </w:rPr>
        <w:t xml:space="preserve">Increasing the default SSB periodicity </w:t>
      </w:r>
      <w:r w:rsidR="00794FDA">
        <w:rPr>
          <w:i/>
          <w:iCs/>
        </w:rPr>
        <w:t xml:space="preserve">will </w:t>
      </w:r>
      <w:r>
        <w:rPr>
          <w:i/>
          <w:iCs/>
        </w:rPr>
        <w:t>lead to backward compatibility issue.</w:t>
      </w:r>
    </w:p>
    <w:p w14:paraId="05F2DEB9" w14:textId="77777777" w:rsidR="00920386" w:rsidRDefault="00920386" w:rsidP="00104B88"/>
    <w:p w14:paraId="4DBCEB3B" w14:textId="7A286AA5" w:rsidR="00C04E42" w:rsidRDefault="00C04E42" w:rsidP="00104B88">
      <w:pPr>
        <w:rPr>
          <w:rFonts w:eastAsia="DengXian"/>
          <w:b/>
          <w:bCs/>
          <w:iCs/>
        </w:rPr>
      </w:pPr>
      <w:r w:rsidRPr="00C04E42">
        <w:rPr>
          <w:rFonts w:eastAsia="DengXian"/>
          <w:b/>
          <w:bCs/>
          <w:iCs/>
        </w:rPr>
        <w:t>UE’s cell search complexity</w:t>
      </w:r>
      <w:r w:rsidR="00794FDA">
        <w:rPr>
          <w:rFonts w:eastAsia="DengXian"/>
          <w:b/>
          <w:bCs/>
          <w:iCs/>
        </w:rPr>
        <w:t xml:space="preserve"> and success rate</w:t>
      </w:r>
    </w:p>
    <w:p w14:paraId="4A8A5B15" w14:textId="77777777" w:rsidR="00C04E42" w:rsidRDefault="00C04E42" w:rsidP="00104B88"/>
    <w:p w14:paraId="3EB080FA" w14:textId="042EF7AF" w:rsidR="00920386" w:rsidRDefault="00C04E42" w:rsidP="00794FDA">
      <w:pPr>
        <w:jc w:val="both"/>
      </w:pPr>
      <w:r>
        <w:t xml:space="preserve">If the SSB periodicity is 20 </w:t>
      </w:r>
      <w:proofErr w:type="spellStart"/>
      <w:r>
        <w:t>ms</w:t>
      </w:r>
      <w:proofErr w:type="spellEnd"/>
      <w:r>
        <w:t xml:space="preserve">, the </w:t>
      </w:r>
      <w:r w:rsidR="00794FDA">
        <w:t>sequence</w:t>
      </w:r>
      <w:r>
        <w:t xml:space="preserve"> correlation</w:t>
      </w:r>
      <w:r w:rsidR="00794FDA">
        <w:t xml:space="preserve"> for PSS/SSS</w:t>
      </w:r>
      <w:r>
        <w:t xml:space="preserve"> is performed within a 20 </w:t>
      </w:r>
      <w:proofErr w:type="spellStart"/>
      <w:r>
        <w:t>ms</w:t>
      </w:r>
      <w:proofErr w:type="spellEnd"/>
      <w:r>
        <w:t xml:space="preserve"> window, where the peak value </w:t>
      </w:r>
      <w:r w:rsidR="00794FDA">
        <w:t xml:space="preserve">of correlation </w:t>
      </w:r>
      <w:r>
        <w:t xml:space="preserve">is selected. When the SSB periodicity is extended from 20 </w:t>
      </w:r>
      <w:proofErr w:type="spellStart"/>
      <w:r>
        <w:t>ms</w:t>
      </w:r>
      <w:proofErr w:type="spellEnd"/>
      <w:r>
        <w:t xml:space="preserve">, the </w:t>
      </w:r>
      <w:r w:rsidR="00794FDA">
        <w:t>sequence</w:t>
      </w:r>
      <w:r>
        <w:t xml:space="preserve"> correlation </w:t>
      </w:r>
      <w:r w:rsidR="00794FDA">
        <w:t xml:space="preserve">for PSS/SSS </w:t>
      </w:r>
      <w:r>
        <w:t>is performed within a larger window</w:t>
      </w:r>
      <w:r w:rsidR="00794FDA">
        <w:t xml:space="preserve"> (e.g., 160 </w:t>
      </w:r>
      <w:proofErr w:type="spellStart"/>
      <w:r w:rsidR="00794FDA">
        <w:t>ms</w:t>
      </w:r>
      <w:proofErr w:type="spellEnd"/>
      <w:r w:rsidR="00794FDA">
        <w:t xml:space="preserve"> window)</w:t>
      </w:r>
      <w:r>
        <w:t xml:space="preserve">. This will </w:t>
      </w:r>
      <w:r w:rsidR="001D1159">
        <w:t xml:space="preserve">require more buffers to store samples, increasing UE cell search complexity. Additionally, the peak selection among a larger window will </w:t>
      </w:r>
      <w:r w:rsidR="00794FDA">
        <w:t>reduce the success rate</w:t>
      </w:r>
      <w:r w:rsidR="001D1159">
        <w:t xml:space="preserve"> of PSS/SSS detection. </w:t>
      </w:r>
      <w:r w:rsidR="00794FDA">
        <w:t>To maintain the success rate of PSS/SSS detection, a more advanced algorithm needs to be applied. This will</w:t>
      </w:r>
      <w:r w:rsidR="001D1159">
        <w:t xml:space="preserve"> further</w:t>
      </w:r>
      <w:r w:rsidR="00794FDA">
        <w:t xml:space="preserve"> increase UE’s cell search complexity. </w:t>
      </w:r>
    </w:p>
    <w:p w14:paraId="5C8FBAA9" w14:textId="77777777" w:rsidR="001D1159" w:rsidRDefault="001D1159" w:rsidP="00794FDA">
      <w:pPr>
        <w:jc w:val="both"/>
        <w:rPr>
          <w:color w:val="0070C0"/>
        </w:rPr>
      </w:pPr>
    </w:p>
    <w:p w14:paraId="48A7979A" w14:textId="0CBA3821" w:rsidR="00093945" w:rsidRDefault="00093945" w:rsidP="00794FDA">
      <w:pPr>
        <w:jc w:val="both"/>
      </w:pPr>
      <w:r>
        <w:t xml:space="preserve">Finally, in UE implementation, UE’s AGC </w:t>
      </w:r>
      <w:r w:rsidR="006A143C">
        <w:t>may be</w:t>
      </w:r>
      <w:r>
        <w:t xml:space="preserve"> based on SSB signals. Increasing the default SSB periodicity will degrade UE’s AGC performance. T</w:t>
      </w:r>
      <w:r w:rsidR="006A143C">
        <w:t>o</w:t>
      </w:r>
      <w:r>
        <w:t xml:space="preserve"> maintain the AGC performance, a more advanced algorithm needs to be applied</w:t>
      </w:r>
      <w:r w:rsidR="006A143C">
        <w:t xml:space="preserve"> if the SSB periodicity is extended</w:t>
      </w:r>
      <w:r>
        <w:t xml:space="preserve">. This will increase UE’s implementation complexity. </w:t>
      </w:r>
    </w:p>
    <w:p w14:paraId="7D6F29C6" w14:textId="77777777" w:rsidR="00C04E42" w:rsidRDefault="00C04E42" w:rsidP="00104B88"/>
    <w:p w14:paraId="69BDBD75" w14:textId="5CFAE8C4" w:rsidR="00C04E42" w:rsidRDefault="00C04E42" w:rsidP="006A143C">
      <w:pPr>
        <w:jc w:val="both"/>
        <w:rPr>
          <w:i/>
          <w:iCs/>
        </w:rPr>
      </w:pPr>
      <w:r>
        <w:rPr>
          <w:b/>
          <w:bCs/>
          <w:i/>
          <w:iCs/>
          <w:u w:val="single"/>
        </w:rPr>
        <w:t>Observation 2</w:t>
      </w:r>
      <w:r w:rsidRPr="0005489C">
        <w:rPr>
          <w:b/>
          <w:bCs/>
          <w:i/>
          <w:iCs/>
        </w:rPr>
        <w:t>:</w:t>
      </w:r>
      <w:r w:rsidRPr="0005489C">
        <w:rPr>
          <w:i/>
          <w:iCs/>
        </w:rPr>
        <w:t xml:space="preserve"> </w:t>
      </w:r>
      <w:r>
        <w:rPr>
          <w:i/>
          <w:iCs/>
        </w:rPr>
        <w:t>Increasing the default SSB periodicity</w:t>
      </w:r>
      <w:r w:rsidR="00794FDA">
        <w:rPr>
          <w:i/>
          <w:iCs/>
        </w:rPr>
        <w:t xml:space="preserve"> will either reduce cell search success rate or </w:t>
      </w:r>
      <w:r>
        <w:rPr>
          <w:i/>
          <w:iCs/>
        </w:rPr>
        <w:t>increases UE’s cell search complexity</w:t>
      </w:r>
      <w:r w:rsidR="00794FDA">
        <w:rPr>
          <w:i/>
          <w:iCs/>
        </w:rPr>
        <w:t>.</w:t>
      </w:r>
    </w:p>
    <w:p w14:paraId="19DDCAD8" w14:textId="77777777" w:rsidR="00C04E42" w:rsidRDefault="00C04E42" w:rsidP="00104B88"/>
    <w:p w14:paraId="06AC4BD1" w14:textId="164DBD18" w:rsidR="00794FDA" w:rsidRDefault="00794FDA" w:rsidP="00794FDA">
      <w:pPr>
        <w:rPr>
          <w:rFonts w:eastAsia="DengXian"/>
          <w:b/>
          <w:bCs/>
          <w:iCs/>
        </w:rPr>
      </w:pPr>
      <w:r w:rsidRPr="00C04E42">
        <w:rPr>
          <w:rFonts w:eastAsia="DengXian"/>
          <w:b/>
          <w:bCs/>
          <w:iCs/>
        </w:rPr>
        <w:t xml:space="preserve">UE’s cell search </w:t>
      </w:r>
      <w:r>
        <w:rPr>
          <w:rFonts w:eastAsia="DengXian"/>
          <w:b/>
          <w:bCs/>
          <w:iCs/>
        </w:rPr>
        <w:t>latency</w:t>
      </w:r>
    </w:p>
    <w:p w14:paraId="467E2977" w14:textId="77777777" w:rsidR="00794FDA" w:rsidRDefault="00794FDA" w:rsidP="00794FDA">
      <w:pPr>
        <w:rPr>
          <w:rFonts w:eastAsia="DengXian"/>
          <w:b/>
          <w:bCs/>
          <w:iCs/>
        </w:rPr>
      </w:pPr>
    </w:p>
    <w:p w14:paraId="16BBF123" w14:textId="331F46EA" w:rsidR="00794FDA" w:rsidRDefault="00830E15" w:rsidP="00830E15">
      <w:pPr>
        <w:jc w:val="both"/>
        <w:rPr>
          <w:rFonts w:eastAsia="DengXian"/>
          <w:iCs/>
          <w:lang w:val="en-GB"/>
        </w:rPr>
      </w:pPr>
      <w:r w:rsidRPr="00830E15">
        <w:rPr>
          <w:rFonts w:eastAsia="DengXian"/>
          <w:iCs/>
          <w:lang w:val="en-GB"/>
        </w:rPr>
        <w:t>A global synchronization raster is defined for all frequencies</w:t>
      </w:r>
      <w:r>
        <w:rPr>
          <w:rFonts w:eastAsia="DengXian"/>
          <w:iCs/>
          <w:lang w:val="en-GB"/>
        </w:rPr>
        <w:t xml:space="preserve">. </w:t>
      </w:r>
      <w:r w:rsidRPr="00830E15">
        <w:rPr>
          <w:rFonts w:eastAsia="DengXian"/>
          <w:iCs/>
          <w:lang w:val="en-GB"/>
        </w:rPr>
        <w:t xml:space="preserve">The frequency </w:t>
      </w:r>
      <w:r>
        <w:rPr>
          <w:rFonts w:eastAsia="DengXian"/>
          <w:iCs/>
          <w:lang w:val="en-GB"/>
        </w:rPr>
        <w:t>position</w:t>
      </w:r>
      <w:r w:rsidRPr="00830E15">
        <w:rPr>
          <w:rFonts w:eastAsia="DengXian"/>
          <w:iCs/>
          <w:lang w:val="en-GB"/>
        </w:rPr>
        <w:t xml:space="preserve"> of the SS block is defined as SS</w:t>
      </w:r>
      <w:r w:rsidRPr="00830E15">
        <w:rPr>
          <w:rFonts w:eastAsia="DengXian"/>
          <w:iCs/>
          <w:vertAlign w:val="subscript"/>
          <w:lang w:val="en-GB"/>
        </w:rPr>
        <w:t>REF</w:t>
      </w:r>
      <w:r w:rsidRPr="00830E15">
        <w:rPr>
          <w:rFonts w:eastAsia="DengXian"/>
          <w:iCs/>
          <w:lang w:val="en-GB"/>
        </w:rPr>
        <w:t xml:space="preserve"> with corresponding </w:t>
      </w:r>
      <w:r>
        <w:rPr>
          <w:rFonts w:eastAsia="DengXian"/>
          <w:iCs/>
          <w:lang w:val="en-GB"/>
        </w:rPr>
        <w:t xml:space="preserve">number </w:t>
      </w:r>
      <w:r w:rsidRPr="00830E15">
        <w:rPr>
          <w:rFonts w:eastAsia="DengXian"/>
          <w:iCs/>
          <w:lang w:val="en-GB"/>
        </w:rPr>
        <w:t>Global Synchronization Channel Number (GSCN</w:t>
      </w:r>
      <w:r>
        <w:rPr>
          <w:rFonts w:eastAsia="DengXian"/>
          <w:iCs/>
          <w:lang w:val="en-GB"/>
        </w:rPr>
        <w:t xml:space="preserve">), as shown in Table 5.4.3.1-1 of </w:t>
      </w:r>
      <w:r>
        <w:rPr>
          <w:rFonts w:eastAsia="DengXian"/>
          <w:iCs/>
          <w:lang w:val="en-GB"/>
        </w:rPr>
        <w:fldChar w:fldCharType="begin"/>
      </w:r>
      <w:r>
        <w:rPr>
          <w:rFonts w:eastAsia="DengXian"/>
          <w:iCs/>
          <w:lang w:val="en-GB"/>
        </w:rPr>
        <w:instrText xml:space="preserve"> REF _Ref173155828 \r \h </w:instrText>
      </w:r>
      <w:r>
        <w:rPr>
          <w:rFonts w:eastAsia="DengXian"/>
          <w:iCs/>
          <w:lang w:val="en-GB"/>
        </w:rPr>
      </w:r>
      <w:r>
        <w:rPr>
          <w:rFonts w:eastAsia="DengXian"/>
          <w:iCs/>
          <w:lang w:val="en-GB"/>
        </w:rPr>
        <w:fldChar w:fldCharType="separate"/>
      </w:r>
      <w:r>
        <w:rPr>
          <w:rFonts w:eastAsia="DengXian"/>
          <w:iCs/>
          <w:lang w:val="en-GB"/>
        </w:rPr>
        <w:t>[3]</w:t>
      </w:r>
      <w:r>
        <w:rPr>
          <w:rFonts w:eastAsia="DengXian"/>
          <w:iCs/>
          <w:lang w:val="en-GB"/>
        </w:rPr>
        <w:fldChar w:fldCharType="end"/>
      </w:r>
      <w:r>
        <w:rPr>
          <w:rFonts w:eastAsia="DengXian"/>
          <w:iCs/>
          <w:lang w:val="en-GB"/>
        </w:rPr>
        <w:t xml:space="preserve"> for above 3 MHz channel bandwidth.</w:t>
      </w:r>
    </w:p>
    <w:p w14:paraId="5F856C5F" w14:textId="45B19597" w:rsidR="00267C35" w:rsidRDefault="00267C35" w:rsidP="00830E15">
      <w:pPr>
        <w:jc w:val="both"/>
        <w:rPr>
          <w:rFonts w:eastAsia="DengXian"/>
          <w:iCs/>
          <w:lang w:val="en-GB"/>
        </w:rPr>
      </w:pPr>
    </w:p>
    <w:p w14:paraId="183B9CC8" w14:textId="4FE437CA" w:rsidR="00830E15" w:rsidRDefault="00267C35" w:rsidP="00830E15">
      <w:pPr>
        <w:jc w:val="both"/>
        <w:rPr>
          <w:rFonts w:eastAsia="DengXian"/>
          <w:iCs/>
          <w:lang w:val="en-GB"/>
        </w:rPr>
      </w:pPr>
      <w:r>
        <w:rPr>
          <w:rFonts w:eastAsia="DengXian"/>
          <w:iCs/>
          <w:lang w:val="en-GB"/>
        </w:rPr>
        <w:t xml:space="preserve">Increasing the default SSB periodicity proportionally increases UE’s cell search latency since each SSB reception time is increased. Consider an example of NR band n256 with 30 MHz system bandwidth. The 1.2 MHz synchronization raster </w:t>
      </w:r>
      <w:proofErr w:type="gramStart"/>
      <w:r w:rsidR="00093945">
        <w:rPr>
          <w:rFonts w:eastAsia="DengXian"/>
          <w:iCs/>
          <w:lang w:val="en-GB"/>
        </w:rPr>
        <w:t>spacing</w:t>
      </w:r>
      <w:proofErr w:type="gramEnd"/>
      <w:r>
        <w:rPr>
          <w:rFonts w:eastAsia="DengXian"/>
          <w:iCs/>
          <w:lang w:val="en-GB"/>
        </w:rPr>
        <w:t xml:space="preserve"> and 3 possible frequency position</w:t>
      </w:r>
      <w:r w:rsidR="00B7276A">
        <w:rPr>
          <w:rFonts w:eastAsia="DengXian"/>
          <w:iCs/>
          <w:lang w:val="en-GB"/>
        </w:rPr>
        <w:t>s</w:t>
      </w:r>
      <w:r>
        <w:rPr>
          <w:rFonts w:eastAsia="DengXian"/>
          <w:iCs/>
          <w:lang w:val="en-GB"/>
        </w:rPr>
        <w:t xml:space="preserve"> implies a total of </w:t>
      </w:r>
      <w:r w:rsidR="00093945">
        <w:rPr>
          <w:rFonts w:eastAsia="DengXian"/>
          <w:iCs/>
          <w:lang w:val="en-GB"/>
        </w:rPr>
        <w:t>7</w:t>
      </w:r>
      <w:r>
        <w:rPr>
          <w:rFonts w:eastAsia="DengXian"/>
          <w:iCs/>
          <w:lang w:val="en-GB"/>
        </w:rPr>
        <w:t>5 (=30 MHz/1.2 MHz *3) potential SSB frequency positions for detection.</w:t>
      </w:r>
      <w:r w:rsidR="00093945">
        <w:rPr>
          <w:rFonts w:eastAsia="DengXian"/>
          <w:iCs/>
          <w:lang w:val="en-GB"/>
        </w:rPr>
        <w:t xml:space="preserve"> When SSB periodicity is 20 </w:t>
      </w:r>
      <w:proofErr w:type="spellStart"/>
      <w:r w:rsidR="00093945">
        <w:rPr>
          <w:rFonts w:eastAsia="DengXian"/>
          <w:iCs/>
          <w:lang w:val="en-GB"/>
        </w:rPr>
        <w:t>ms</w:t>
      </w:r>
      <w:proofErr w:type="spellEnd"/>
      <w:r w:rsidR="00093945">
        <w:rPr>
          <w:rFonts w:eastAsia="DengXian"/>
          <w:iCs/>
          <w:lang w:val="en-GB"/>
        </w:rPr>
        <w:t xml:space="preserve">, then the cell search for a given SCS in band n256 takes 1,500 </w:t>
      </w:r>
      <w:proofErr w:type="spellStart"/>
      <w:r w:rsidR="00093945">
        <w:rPr>
          <w:rFonts w:eastAsia="DengXian"/>
          <w:iCs/>
          <w:lang w:val="en-GB"/>
        </w:rPr>
        <w:t>ms</w:t>
      </w:r>
      <w:proofErr w:type="spellEnd"/>
      <w:r w:rsidR="00093945">
        <w:rPr>
          <w:rFonts w:eastAsia="DengXian"/>
          <w:iCs/>
          <w:lang w:val="en-GB"/>
        </w:rPr>
        <w:t xml:space="preserve"> (=75 *20 </w:t>
      </w:r>
      <w:proofErr w:type="spellStart"/>
      <w:r w:rsidR="00093945">
        <w:rPr>
          <w:rFonts w:eastAsia="DengXian"/>
          <w:iCs/>
          <w:lang w:val="en-GB"/>
        </w:rPr>
        <w:t>ms</w:t>
      </w:r>
      <w:proofErr w:type="spellEnd"/>
      <w:r w:rsidR="00093945">
        <w:rPr>
          <w:rFonts w:eastAsia="DengXian"/>
          <w:iCs/>
          <w:lang w:val="en-GB"/>
        </w:rPr>
        <w:t>).</w:t>
      </w:r>
      <w:r w:rsidR="001D1159">
        <w:rPr>
          <w:rFonts w:eastAsia="DengXian"/>
          <w:iCs/>
          <w:lang w:val="en-GB"/>
        </w:rPr>
        <w:t xml:space="preserve"> </w:t>
      </w:r>
      <w:r w:rsidR="00093945">
        <w:rPr>
          <w:rFonts w:eastAsia="DengXian"/>
          <w:iCs/>
          <w:lang w:val="en-GB"/>
        </w:rPr>
        <w:t xml:space="preserve">When SSB periodicity is extended, say to 160 </w:t>
      </w:r>
      <w:proofErr w:type="spellStart"/>
      <w:r w:rsidR="00093945">
        <w:rPr>
          <w:rFonts w:eastAsia="DengXian"/>
          <w:iCs/>
          <w:lang w:val="en-GB"/>
        </w:rPr>
        <w:t>ms</w:t>
      </w:r>
      <w:proofErr w:type="spellEnd"/>
      <w:r w:rsidR="00093945">
        <w:rPr>
          <w:rFonts w:eastAsia="DengXian"/>
          <w:iCs/>
          <w:lang w:val="en-GB"/>
        </w:rPr>
        <w:t xml:space="preserve">, then the cell search for a given SCS in band n256 takes 12,000 </w:t>
      </w:r>
      <w:proofErr w:type="spellStart"/>
      <w:r w:rsidR="00093945">
        <w:rPr>
          <w:rFonts w:eastAsia="DengXian"/>
          <w:iCs/>
          <w:lang w:val="en-GB"/>
        </w:rPr>
        <w:t>ms</w:t>
      </w:r>
      <w:proofErr w:type="spellEnd"/>
      <w:r w:rsidR="00093945">
        <w:rPr>
          <w:rFonts w:eastAsia="DengXian"/>
          <w:iCs/>
          <w:lang w:val="en-GB"/>
        </w:rPr>
        <w:t>. If SSB combination is used for SSB detection</w:t>
      </w:r>
      <w:r w:rsidR="001D1159">
        <w:rPr>
          <w:rFonts w:eastAsia="DengXian"/>
          <w:iCs/>
          <w:lang w:val="en-GB"/>
        </w:rPr>
        <w:t xml:space="preserve"> or multiple SSB samples are used for successful cell search</w:t>
      </w:r>
      <w:r w:rsidR="00093945">
        <w:rPr>
          <w:rFonts w:eastAsia="DengXian"/>
          <w:iCs/>
          <w:lang w:val="en-GB"/>
        </w:rPr>
        <w:t xml:space="preserve">, then the cell search latency is further </w:t>
      </w:r>
      <w:r w:rsidR="001D1159">
        <w:rPr>
          <w:rFonts w:eastAsia="DengXian"/>
          <w:iCs/>
          <w:lang w:val="en-GB"/>
        </w:rPr>
        <w:t>multiplied</w:t>
      </w:r>
      <w:r w:rsidR="00093945">
        <w:rPr>
          <w:rFonts w:eastAsia="DengXian"/>
          <w:iCs/>
          <w:lang w:val="en-GB"/>
        </w:rPr>
        <w:t>.</w:t>
      </w:r>
      <w:r w:rsidR="001D1159">
        <w:rPr>
          <w:rFonts w:eastAsia="DengXian"/>
          <w:iCs/>
          <w:lang w:val="en-GB"/>
        </w:rPr>
        <w:t xml:space="preserve"> Considering the coverage time of LEO satellite on a given beam footprint is only a few minutes, the large cell search latency should be avoided. </w:t>
      </w:r>
    </w:p>
    <w:p w14:paraId="3C83FCFB" w14:textId="77777777" w:rsidR="00830E15" w:rsidRPr="00830E15" w:rsidRDefault="00830E15" w:rsidP="00830E15">
      <w:pPr>
        <w:jc w:val="both"/>
        <w:rPr>
          <w:rFonts w:eastAsia="DengXian"/>
          <w:iCs/>
        </w:rPr>
      </w:pPr>
    </w:p>
    <w:p w14:paraId="065271D6" w14:textId="501FA8A1" w:rsidR="00794FDA" w:rsidRDefault="00794FDA" w:rsidP="006A143C">
      <w:pPr>
        <w:jc w:val="both"/>
        <w:rPr>
          <w:i/>
          <w:iCs/>
        </w:rPr>
      </w:pPr>
      <w:r>
        <w:rPr>
          <w:b/>
          <w:bCs/>
          <w:i/>
          <w:iCs/>
          <w:u w:val="single"/>
        </w:rPr>
        <w:t>Observation 3</w:t>
      </w:r>
      <w:r w:rsidRPr="0005489C">
        <w:rPr>
          <w:b/>
          <w:bCs/>
          <w:i/>
          <w:iCs/>
        </w:rPr>
        <w:t>:</w:t>
      </w:r>
      <w:r w:rsidRPr="0005489C">
        <w:rPr>
          <w:i/>
          <w:iCs/>
        </w:rPr>
        <w:t xml:space="preserve"> </w:t>
      </w:r>
      <w:r>
        <w:rPr>
          <w:i/>
          <w:iCs/>
        </w:rPr>
        <w:t xml:space="preserve">Increasing the default SSB periodicity will </w:t>
      </w:r>
      <w:r w:rsidR="00093945">
        <w:rPr>
          <w:i/>
          <w:iCs/>
        </w:rPr>
        <w:t xml:space="preserve">proportionally </w:t>
      </w:r>
      <w:r>
        <w:rPr>
          <w:i/>
          <w:iCs/>
        </w:rPr>
        <w:t>increase UE’s cell search latency.</w:t>
      </w:r>
    </w:p>
    <w:p w14:paraId="31BC1701" w14:textId="77777777" w:rsidR="001D1159" w:rsidRPr="001D1159" w:rsidRDefault="001D1159" w:rsidP="00794FDA"/>
    <w:p w14:paraId="7C756128" w14:textId="251C6468" w:rsidR="001D1159" w:rsidRDefault="008B32A4" w:rsidP="008B32A4">
      <w:pPr>
        <w:jc w:val="both"/>
      </w:pPr>
      <w:r>
        <w:t>Besides</w:t>
      </w:r>
      <w:r w:rsidR="001D1159">
        <w:t xml:space="preserve"> on the above observations, </w:t>
      </w:r>
      <w:r>
        <w:t>some RAN4</w:t>
      </w:r>
      <w:r w:rsidR="00266D2A">
        <w:t xml:space="preserve"> RRM</w:t>
      </w:r>
      <w:r>
        <w:t xml:space="preserve"> requirements are associated with SSB periodicity. For example, it is required </w:t>
      </w:r>
      <w:r>
        <w:fldChar w:fldCharType="begin"/>
      </w:r>
      <w:r>
        <w:instrText xml:space="preserve"> REF _Ref173165083 \r \h </w:instrText>
      </w:r>
      <w:r>
        <w:fldChar w:fldCharType="separate"/>
      </w:r>
      <w:r>
        <w:t>[4]</w:t>
      </w:r>
      <w:r>
        <w:fldChar w:fldCharType="end"/>
      </w:r>
      <w:r>
        <w:t xml:space="preserve"> that UE shall meet the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e</m:t>
                </m:r>
              </m:sub>
            </m:sSub>
          </m:e>
          <m:sub>
            <m:r>
              <w:rPr>
                <w:rFonts w:ascii="Cambria Math" w:hAnsi="Cambria Math"/>
              </w:rPr>
              <m:t>NTN</m:t>
            </m:r>
          </m:sub>
        </m:sSub>
      </m:oMath>
      <w:r>
        <w:t xml:space="preserve"> requirements for an initial transmission provided that at least one SSB is available at the UE during the last 160 </w:t>
      </w:r>
      <w:proofErr w:type="spellStart"/>
      <w:r>
        <w:t>ms.</w:t>
      </w:r>
      <w:proofErr w:type="spellEnd"/>
      <w:r>
        <w:t xml:space="preserve"> To keep the </w:t>
      </w:r>
      <w:r>
        <w:lastRenderedPageBreak/>
        <w:t xml:space="preserve">same requirements, it is preferred that the default SSB periodicity should not exceed 160 </w:t>
      </w:r>
      <w:proofErr w:type="spellStart"/>
      <w:r>
        <w:t>ms</w:t>
      </w:r>
      <w:proofErr w:type="spellEnd"/>
      <w:r>
        <w:t xml:space="preserve"> in case it is to be extended. </w:t>
      </w:r>
    </w:p>
    <w:p w14:paraId="6367B206" w14:textId="77777777" w:rsidR="00F263C9" w:rsidRDefault="00F263C9" w:rsidP="008B32A4">
      <w:pPr>
        <w:jc w:val="both"/>
      </w:pPr>
    </w:p>
    <w:p w14:paraId="7EFE34A0" w14:textId="446A2CFD" w:rsidR="00F263C9" w:rsidRPr="00C44E27" w:rsidRDefault="00F263C9" w:rsidP="00F263C9">
      <w:pPr>
        <w:jc w:val="both"/>
        <w:rPr>
          <w:sz w:val="20"/>
          <w:szCs w:val="20"/>
        </w:rPr>
      </w:pPr>
      <w:r>
        <w:t>Finally, it is mentioned in the WID that t</w:t>
      </w:r>
      <w:r w:rsidRPr="00F263C9">
        <w:t>he SSB periodicity enhancements potentially defined in this WID only apply to NTN operation</w:t>
      </w:r>
      <w:r>
        <w:t xml:space="preserve">. Furthermore, it is beneficial that this new feature </w:t>
      </w:r>
      <w:r w:rsidR="00266D2A">
        <w:t>is</w:t>
      </w:r>
      <w:r>
        <w:t xml:space="preserve"> defined for a certain band and/or for a certain region to reduce the impact on UE implementation. </w:t>
      </w:r>
    </w:p>
    <w:p w14:paraId="54EF64E3" w14:textId="77777777" w:rsidR="00F263C9" w:rsidRPr="001D1159" w:rsidRDefault="00F263C9" w:rsidP="00266D2A">
      <w:pPr>
        <w:jc w:val="both"/>
      </w:pPr>
    </w:p>
    <w:p w14:paraId="6B9F97CA" w14:textId="0035D10B" w:rsidR="001D1159" w:rsidRDefault="001D1159" w:rsidP="001D1159">
      <w:pPr>
        <w:jc w:val="both"/>
        <w:rPr>
          <w:i/>
          <w:iCs/>
        </w:rPr>
      </w:pPr>
      <w:r>
        <w:rPr>
          <w:b/>
          <w:bCs/>
          <w:i/>
          <w:iCs/>
          <w:u w:val="single"/>
        </w:rPr>
        <w:t>Proposal</w:t>
      </w:r>
      <w:r w:rsidRPr="003F245C">
        <w:rPr>
          <w:b/>
          <w:bCs/>
          <w:i/>
          <w:iCs/>
          <w:u w:val="single"/>
        </w:rPr>
        <w:t xml:space="preserve"> </w:t>
      </w:r>
      <w:r w:rsidR="00556AB1">
        <w:rPr>
          <w:b/>
          <w:bCs/>
          <w:i/>
          <w:iCs/>
          <w:u w:val="single"/>
        </w:rPr>
        <w:t>7</w:t>
      </w:r>
      <w:r>
        <w:rPr>
          <w:b/>
          <w:bCs/>
          <w:i/>
          <w:iCs/>
          <w:u w:val="single"/>
        </w:rPr>
        <w:t>:</w:t>
      </w:r>
      <w:r>
        <w:rPr>
          <w:i/>
          <w:iCs/>
        </w:rPr>
        <w:t xml:space="preserve"> If the default SSB periodicity is to be extended, it should not exceed 160 </w:t>
      </w:r>
      <w:proofErr w:type="spellStart"/>
      <w:r>
        <w:rPr>
          <w:i/>
          <w:iCs/>
        </w:rPr>
        <w:t>ms</w:t>
      </w:r>
      <w:r w:rsidR="00F263C9">
        <w:rPr>
          <w:i/>
          <w:iCs/>
        </w:rPr>
        <w:t>.</w:t>
      </w:r>
      <w:proofErr w:type="spellEnd"/>
    </w:p>
    <w:p w14:paraId="6E6525D6" w14:textId="77777777" w:rsidR="00556AB1" w:rsidRDefault="00556AB1" w:rsidP="00104B88"/>
    <w:p w14:paraId="65C20B52" w14:textId="1D3352B0" w:rsidR="00A6066E" w:rsidRDefault="00A6066E" w:rsidP="00A6066E">
      <w:pPr>
        <w:jc w:val="both"/>
        <w:rPr>
          <w:rFonts w:eastAsia="DengXian"/>
          <w:b/>
          <w:bCs/>
          <w:iCs/>
        </w:rPr>
      </w:pPr>
      <w:r>
        <w:rPr>
          <w:rFonts w:eastAsia="DengXian"/>
          <w:b/>
          <w:bCs/>
          <w:iCs/>
        </w:rPr>
        <w:t>Other system level enhancements</w:t>
      </w:r>
    </w:p>
    <w:p w14:paraId="1215B4B4" w14:textId="77777777" w:rsidR="00A6066E" w:rsidRDefault="00A6066E" w:rsidP="00104B88"/>
    <w:p w14:paraId="3B5B8584" w14:textId="74481034" w:rsidR="008D16FF" w:rsidRDefault="008D16FF" w:rsidP="008D16FF">
      <w:pPr>
        <w:jc w:val="both"/>
      </w:pPr>
      <w:r w:rsidRPr="00F76F59">
        <w:t xml:space="preserve">It should be mentioned that the downlink coverage gain from the observation is based on both SSB periodicity extension and beam hopping. It is known that downlink coverage ratio is determined by both revisit time and dwell time. The revisit time is determined by SSB periodicity, and the dwell time is assumed to be </w:t>
      </w:r>
      <w:r w:rsidR="004706D5" w:rsidRPr="00F76F59">
        <w:t>20</w:t>
      </w:r>
      <w:r w:rsidRPr="00F76F59">
        <w:t xml:space="preserve"> </w:t>
      </w:r>
      <w:proofErr w:type="spellStart"/>
      <w:r w:rsidRPr="00F76F59">
        <w:t>ms</w:t>
      </w:r>
      <w:proofErr w:type="spellEnd"/>
      <w:r w:rsidR="00931813" w:rsidRPr="00F76F59">
        <w:t xml:space="preserve"> </w:t>
      </w:r>
      <w:r w:rsidRPr="00F76F59">
        <w:t>to cover SSB, SIB, RACH messages and dedicated data transmissions in the above observations</w:t>
      </w:r>
      <w:r w:rsidR="00F76F59">
        <w:t xml:space="preserve">. This 20 </w:t>
      </w:r>
      <w:proofErr w:type="spellStart"/>
      <w:r w:rsidR="00F76F59">
        <w:t>ms</w:t>
      </w:r>
      <w:proofErr w:type="spellEnd"/>
      <w:r w:rsidR="00F76F59">
        <w:t xml:space="preserve"> is aligned with the default SSB periodicity for initial access. </w:t>
      </w:r>
    </w:p>
    <w:p w14:paraId="35E0FCF2" w14:textId="77777777" w:rsidR="008D16FF" w:rsidRDefault="008D16FF" w:rsidP="008D16FF">
      <w:pPr>
        <w:jc w:val="both"/>
      </w:pPr>
    </w:p>
    <w:p w14:paraId="16C5E3DA" w14:textId="77777777" w:rsidR="00821092" w:rsidRDefault="00F76F59" w:rsidP="008D16FF">
      <w:pPr>
        <w:jc w:val="both"/>
      </w:pPr>
      <w:r>
        <w:t xml:space="preserve">The beam hopping may be achieved by SSB periodicity extension. For example, if SSB periodicity is extended to 80 </w:t>
      </w:r>
      <w:proofErr w:type="spellStart"/>
      <w:r>
        <w:t>ms</w:t>
      </w:r>
      <w:proofErr w:type="spellEnd"/>
      <w:r>
        <w:t xml:space="preserve">, a satellite beam can hop to other satellite beam footprints for the remaining 60 </w:t>
      </w:r>
      <w:proofErr w:type="spellStart"/>
      <w:r>
        <w:t>ms</w:t>
      </w:r>
      <w:proofErr w:type="spellEnd"/>
      <w:r>
        <w:t xml:space="preserve"> and hop back to the original satellite beam footprints for 20 </w:t>
      </w:r>
      <w:proofErr w:type="spellStart"/>
      <w:r>
        <w:t>ms.</w:t>
      </w:r>
      <w:proofErr w:type="spellEnd"/>
      <w:r>
        <w:t xml:space="preserve"> In this case, the dwell time is 20 </w:t>
      </w:r>
      <w:proofErr w:type="spellStart"/>
      <w:r>
        <w:t>ms</w:t>
      </w:r>
      <w:proofErr w:type="spellEnd"/>
      <w:r>
        <w:t xml:space="preserve"> and revisit time is 80 </w:t>
      </w:r>
      <w:proofErr w:type="spellStart"/>
      <w:r>
        <w:t>ms.</w:t>
      </w:r>
      <w:proofErr w:type="spellEnd"/>
      <w:r w:rsidR="00821092">
        <w:t xml:space="preserve"> </w:t>
      </w:r>
    </w:p>
    <w:p w14:paraId="112F4F42" w14:textId="77777777" w:rsidR="00821092" w:rsidRDefault="00821092" w:rsidP="008D16FF">
      <w:pPr>
        <w:jc w:val="both"/>
      </w:pPr>
    </w:p>
    <w:p w14:paraId="6B862C59" w14:textId="40C2EDF3" w:rsidR="00F76F59" w:rsidRDefault="00F76F59" w:rsidP="008D16FF">
      <w:pPr>
        <w:jc w:val="both"/>
      </w:pPr>
      <w:r>
        <w:t xml:space="preserve">The beam hopping may be achieved by reducing dwell time from 20 </w:t>
      </w:r>
      <w:proofErr w:type="spellStart"/>
      <w:r>
        <w:t>ms</w:t>
      </w:r>
      <w:proofErr w:type="spellEnd"/>
      <w:r w:rsidR="00266D2A">
        <w:t xml:space="preserve">, </w:t>
      </w:r>
      <w:r>
        <w:t xml:space="preserve">without extending SSB periodicity. For example, if SSB periodicity is 20 </w:t>
      </w:r>
      <w:proofErr w:type="spellStart"/>
      <w:r>
        <w:t>ms</w:t>
      </w:r>
      <w:proofErr w:type="spellEnd"/>
      <w:r>
        <w:t xml:space="preserve">, a satellite beam can hop to other satellite beam footprints for the remaining 10 </w:t>
      </w:r>
      <w:proofErr w:type="spellStart"/>
      <w:r>
        <w:t>ms</w:t>
      </w:r>
      <w:proofErr w:type="spellEnd"/>
      <w:r>
        <w:t xml:space="preserve"> and hop back the original satellite beam footprints for 10 </w:t>
      </w:r>
      <w:proofErr w:type="spellStart"/>
      <w:r>
        <w:t>ms.</w:t>
      </w:r>
      <w:proofErr w:type="spellEnd"/>
      <w:r>
        <w:t xml:space="preserve"> In this case, the dwell time is 10 </w:t>
      </w:r>
      <w:proofErr w:type="spellStart"/>
      <w:r>
        <w:t>ms</w:t>
      </w:r>
      <w:proofErr w:type="spellEnd"/>
      <w:r>
        <w:t xml:space="preserve"> and revisit time is 20 </w:t>
      </w:r>
      <w:proofErr w:type="spellStart"/>
      <w:r>
        <w:t>ms.</w:t>
      </w:r>
      <w:proofErr w:type="spellEnd"/>
      <w:r>
        <w:t xml:space="preserve"> The feasibility of reducing dwell time for transmitting SSB, SIB, RACH related messages and dedicated UE data needs to be examined. </w:t>
      </w:r>
    </w:p>
    <w:p w14:paraId="297F3836" w14:textId="77777777" w:rsidR="00F76F59" w:rsidRDefault="00F76F59" w:rsidP="008D16FF">
      <w:pPr>
        <w:jc w:val="both"/>
      </w:pPr>
    </w:p>
    <w:p w14:paraId="56F45FB6" w14:textId="1F7D5786" w:rsidR="008D16FF" w:rsidRDefault="00F76F59" w:rsidP="008D16FF">
      <w:pPr>
        <w:jc w:val="both"/>
      </w:pPr>
      <w:r>
        <w:t xml:space="preserve">The beam hopping may be </w:t>
      </w:r>
      <w:r w:rsidR="00920386">
        <w:t>avoided</w:t>
      </w:r>
      <w:r>
        <w:t xml:space="preserve"> by using wide beam</w:t>
      </w:r>
      <w:r w:rsidR="00266D2A">
        <w:t xml:space="preserve"> or by using a different beam layout,</w:t>
      </w:r>
      <w:r w:rsidR="00920386">
        <w:t xml:space="preserve"> without SSB periodicity extension. For example, if a wide beam covering 4 narrow beams is used for SSB and SIB broadcast, then the coverage ratio is increased by 4 times. This mitigates the demand of SSB periodicity extension. </w:t>
      </w:r>
    </w:p>
    <w:p w14:paraId="4674814D" w14:textId="77777777" w:rsidR="0019339F" w:rsidRDefault="0019339F" w:rsidP="00B718E4">
      <w:pPr>
        <w:jc w:val="both"/>
      </w:pPr>
    </w:p>
    <w:p w14:paraId="2B7209C2" w14:textId="4CF0AFD9" w:rsidR="00920386" w:rsidRDefault="00093945" w:rsidP="00B718E4">
      <w:pPr>
        <w:jc w:val="both"/>
        <w:rPr>
          <w:rFonts w:eastAsia="DengXian"/>
          <w:b/>
          <w:bCs/>
          <w:iCs/>
        </w:rPr>
      </w:pPr>
      <w:r>
        <w:rPr>
          <w:b/>
          <w:bCs/>
          <w:i/>
          <w:iCs/>
          <w:u w:val="single"/>
        </w:rPr>
        <w:t>Observation 4</w:t>
      </w:r>
      <w:r w:rsidRPr="0005489C">
        <w:rPr>
          <w:b/>
          <w:bCs/>
          <w:i/>
          <w:iCs/>
        </w:rPr>
        <w:t>:</w:t>
      </w:r>
      <w:r w:rsidRPr="0005489C">
        <w:rPr>
          <w:i/>
          <w:iCs/>
        </w:rPr>
        <w:t xml:space="preserve"> </w:t>
      </w:r>
      <w:r w:rsidR="00A6066E">
        <w:rPr>
          <w:i/>
          <w:iCs/>
        </w:rPr>
        <w:t>RAN1 examine</w:t>
      </w:r>
      <w:r w:rsidR="00F515F7">
        <w:rPr>
          <w:i/>
          <w:iCs/>
        </w:rPr>
        <w:t>s</w:t>
      </w:r>
      <w:r w:rsidR="00A6066E">
        <w:rPr>
          <w:i/>
          <w:iCs/>
        </w:rPr>
        <w:t xml:space="preserve"> whether the downlink coverage can be </w:t>
      </w:r>
      <w:r w:rsidR="001F419A">
        <w:rPr>
          <w:i/>
          <w:iCs/>
        </w:rPr>
        <w:t>enhanced</w:t>
      </w:r>
      <w:r w:rsidR="00A6066E">
        <w:rPr>
          <w:i/>
          <w:iCs/>
        </w:rPr>
        <w:t xml:space="preserve"> by reducing dwell time (while keeping beam hopping) or by using wide beam</w:t>
      </w:r>
      <w:r w:rsidR="00266D2A">
        <w:rPr>
          <w:i/>
          <w:iCs/>
        </w:rPr>
        <w:t xml:space="preserve"> or by using different beam layout</w:t>
      </w:r>
      <w:r w:rsidR="00A6066E">
        <w:rPr>
          <w:i/>
          <w:iCs/>
        </w:rPr>
        <w:t>.</w:t>
      </w:r>
    </w:p>
    <w:p w14:paraId="105F8E96" w14:textId="77777777" w:rsidR="00A6066E" w:rsidRDefault="00A6066E" w:rsidP="00E20F0D">
      <w:pPr>
        <w:jc w:val="both"/>
      </w:pPr>
    </w:p>
    <w:p w14:paraId="394CCD47" w14:textId="4ACF84AE" w:rsidR="00126E50" w:rsidRDefault="00126E50" w:rsidP="00E20F0D">
      <w:pPr>
        <w:jc w:val="both"/>
      </w:pPr>
      <w:r>
        <w:t xml:space="preserve">It is mentioned in WID </w:t>
      </w:r>
      <w:r w:rsidR="00A6066E">
        <w:fldChar w:fldCharType="begin"/>
      </w:r>
      <w:r w:rsidR="00A6066E">
        <w:instrText xml:space="preserve"> REF _Ref172890851 \r \h </w:instrText>
      </w:r>
      <w:r w:rsidR="00A6066E">
        <w:fldChar w:fldCharType="separate"/>
      </w:r>
      <w:r w:rsidR="00A6066E">
        <w:t>[2]</w:t>
      </w:r>
      <w:r w:rsidR="00A6066E">
        <w:fldChar w:fldCharType="end"/>
      </w:r>
      <w:r w:rsidR="00A6066E">
        <w:t xml:space="preserve"> </w:t>
      </w:r>
      <w:r>
        <w:t>that Release 18 network energy saving techniques</w:t>
      </w:r>
      <w:r w:rsidR="00A6066E">
        <w:t xml:space="preserve"> </w:t>
      </w:r>
      <w:r w:rsidR="00A6066E">
        <w:fldChar w:fldCharType="begin"/>
      </w:r>
      <w:r w:rsidR="00A6066E">
        <w:instrText xml:space="preserve"> REF _Ref156491243 \r \h </w:instrText>
      </w:r>
      <w:r w:rsidR="00A6066E">
        <w:fldChar w:fldCharType="separate"/>
      </w:r>
      <w:r w:rsidR="00A6066E">
        <w:t>[4]</w:t>
      </w:r>
      <w:r w:rsidR="00A6066E">
        <w:fldChar w:fldCharType="end"/>
      </w:r>
      <w:r>
        <w:t xml:space="preserve"> should be considered as baseline in the system level study. </w:t>
      </w:r>
      <w:r w:rsidR="001556E4">
        <w:t xml:space="preserve">Overall, we think the following Release 18 network energy saving techniques </w:t>
      </w:r>
      <w:r w:rsidR="005C7496">
        <w:t>c</w:t>
      </w:r>
      <w:r w:rsidR="001556E4">
        <w:t xml:space="preserve">ould be </w:t>
      </w:r>
      <w:r w:rsidR="005C7496">
        <w:t>examined</w:t>
      </w:r>
      <w:r w:rsidR="002C6E78">
        <w:t xml:space="preserve"> for NR NTN</w:t>
      </w:r>
      <w:r w:rsidR="005B0B05">
        <w:t>.</w:t>
      </w:r>
    </w:p>
    <w:p w14:paraId="5DE53521" w14:textId="77777777" w:rsidR="002C6E78" w:rsidRDefault="002C6E78" w:rsidP="00E20F0D">
      <w:pPr>
        <w:jc w:val="both"/>
      </w:pPr>
    </w:p>
    <w:p w14:paraId="740E3F2F" w14:textId="7673CF90" w:rsidR="002C6E78" w:rsidRDefault="002C6E78" w:rsidP="001556E4">
      <w:pPr>
        <w:jc w:val="both"/>
      </w:pPr>
      <w:r w:rsidRPr="00585911">
        <w:t xml:space="preserve">Cell </w:t>
      </w:r>
      <w:r w:rsidR="00585911">
        <w:t>DTX/DRX mechanism was introduced in Release 18 network energy saving</w:t>
      </w:r>
      <w:r w:rsidR="00A6066E">
        <w:t xml:space="preserve"> </w:t>
      </w:r>
      <w:r w:rsidR="00A6066E">
        <w:fldChar w:fldCharType="begin"/>
      </w:r>
      <w:r w:rsidR="00A6066E">
        <w:instrText xml:space="preserve"> REF _Ref156491243 \r \h </w:instrText>
      </w:r>
      <w:r w:rsidR="00A6066E">
        <w:fldChar w:fldCharType="separate"/>
      </w:r>
      <w:r w:rsidR="00A6066E">
        <w:t>[4]</w:t>
      </w:r>
      <w:r w:rsidR="00A6066E">
        <w:fldChar w:fldCharType="end"/>
      </w:r>
      <w:r w:rsidR="00585911">
        <w:t>.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w:t>
      </w:r>
    </w:p>
    <w:p w14:paraId="0705AAD7" w14:textId="77777777" w:rsidR="009F48E4" w:rsidRDefault="009F48E4" w:rsidP="001556E4">
      <w:pPr>
        <w:jc w:val="both"/>
      </w:pPr>
    </w:p>
    <w:p w14:paraId="588F2636" w14:textId="31927526" w:rsidR="00585911" w:rsidRDefault="009F48E4" w:rsidP="001556E4">
      <w:pPr>
        <w:jc w:val="both"/>
      </w:pPr>
      <w:r>
        <w:t xml:space="preserve">The principle of cell DTX/DRX could be applied to NR NTN, with the modifications to beam based DTX/DRX. For example, based on cell deployment, if a satellite beam footprint has a small number of UEs or less coverage demand, this particular satellite beam could be </w:t>
      </w:r>
      <w:r w:rsidR="00407508">
        <w:t>configured with beam-based</w:t>
      </w:r>
      <w:r>
        <w:t xml:space="preserve"> </w:t>
      </w:r>
      <w:r>
        <w:lastRenderedPageBreak/>
        <w:t xml:space="preserve">DTX/DRX. The energy saved on downlink transmissions on this satellite beam could be used to cover another satellite beam with more coverage demand. </w:t>
      </w:r>
    </w:p>
    <w:p w14:paraId="4468F802" w14:textId="77777777" w:rsidR="00A6066E" w:rsidRDefault="00A6066E" w:rsidP="001556E4">
      <w:pPr>
        <w:jc w:val="both"/>
      </w:pPr>
    </w:p>
    <w:p w14:paraId="2D24DD8A" w14:textId="10AC56E6" w:rsidR="00B936EA" w:rsidRDefault="00A6066E" w:rsidP="00E20F0D">
      <w:pPr>
        <w:jc w:val="both"/>
      </w:pPr>
      <w:r>
        <w:t xml:space="preserve">In satellite parameter set 1-2, the downlink coverage limitation is due to the lack of number of simultaneously active beams. When a satellite beam footprint is not covered by an active beam, all the downlink </w:t>
      </w:r>
      <w:r w:rsidR="006D7D2A">
        <w:t>transmissions do not occur. This is different from cell DTX, where SSB and common channel</w:t>
      </w:r>
      <w:r w:rsidR="00266D2A">
        <w:t>s</w:t>
      </w:r>
      <w:r w:rsidR="006D7D2A">
        <w:t xml:space="preserve"> </w:t>
      </w:r>
      <w:r w:rsidR="00266D2A">
        <w:t>are</w:t>
      </w:r>
      <w:r w:rsidR="006D7D2A">
        <w:t xml:space="preserve"> still transmitted in non-active period of cell DTX</w:t>
      </w:r>
      <w:r w:rsidR="008B32A4">
        <w:t xml:space="preserve"> and only RRC connected UE is impacted</w:t>
      </w:r>
      <w:r w:rsidR="006D7D2A">
        <w:t>. Hence, UE behavior could be different in NR NTN</w:t>
      </w:r>
      <w:r w:rsidR="00266D2A">
        <w:t xml:space="preserve"> scenario</w:t>
      </w:r>
      <w:r w:rsidR="006D7D2A">
        <w:t>.</w:t>
      </w:r>
    </w:p>
    <w:p w14:paraId="6BE6788E" w14:textId="77777777" w:rsidR="00266D2A" w:rsidRPr="008B32A4" w:rsidRDefault="00266D2A" w:rsidP="00E20F0D">
      <w:pPr>
        <w:jc w:val="both"/>
      </w:pPr>
    </w:p>
    <w:p w14:paraId="6E8E3672" w14:textId="74512938" w:rsidR="00E20F0D" w:rsidRDefault="00EC25EF" w:rsidP="00E20F0D">
      <w:pPr>
        <w:jc w:val="both"/>
        <w:rPr>
          <w:i/>
          <w:iCs/>
        </w:rPr>
      </w:pPr>
      <w:r>
        <w:rPr>
          <w:b/>
          <w:bCs/>
          <w:i/>
          <w:iCs/>
          <w:u w:val="single"/>
        </w:rPr>
        <w:t>Proposal</w:t>
      </w:r>
      <w:r w:rsidRPr="003F245C">
        <w:rPr>
          <w:b/>
          <w:bCs/>
          <w:i/>
          <w:iCs/>
          <w:u w:val="single"/>
        </w:rPr>
        <w:t xml:space="preserve"> </w:t>
      </w:r>
      <w:r w:rsidR="00556AB1">
        <w:rPr>
          <w:b/>
          <w:bCs/>
          <w:i/>
          <w:iCs/>
          <w:u w:val="single"/>
        </w:rPr>
        <w:t>8</w:t>
      </w:r>
      <w:r>
        <w:rPr>
          <w:b/>
          <w:bCs/>
          <w:i/>
          <w:iCs/>
          <w:u w:val="single"/>
        </w:rPr>
        <w:t>:</w:t>
      </w:r>
      <w:r>
        <w:rPr>
          <w:i/>
          <w:iCs/>
        </w:rPr>
        <w:t xml:space="preserve"> RAN1 considers the system level downlink coverage enhancement, using Release</w:t>
      </w:r>
      <w:r w:rsidR="009F48E4">
        <w:rPr>
          <w:i/>
          <w:iCs/>
        </w:rPr>
        <w:t xml:space="preserve"> </w:t>
      </w:r>
      <w:r>
        <w:rPr>
          <w:i/>
          <w:iCs/>
        </w:rPr>
        <w:t xml:space="preserve">18 network energy saving </w:t>
      </w:r>
      <w:r w:rsidRPr="007308A2">
        <w:rPr>
          <w:i/>
          <w:iCs/>
        </w:rPr>
        <w:t>techniques</w:t>
      </w:r>
      <w:r w:rsidR="009F48E4" w:rsidRPr="007308A2">
        <w:rPr>
          <w:i/>
          <w:iCs/>
        </w:rPr>
        <w:t xml:space="preserve"> (e.g.,</w:t>
      </w:r>
      <w:r w:rsidRPr="007308A2">
        <w:rPr>
          <w:i/>
          <w:iCs/>
        </w:rPr>
        <w:t xml:space="preserve"> cell DTX/DRX</w:t>
      </w:r>
      <w:r w:rsidR="006A41DA" w:rsidRPr="007308A2">
        <w:rPr>
          <w:i/>
          <w:iCs/>
        </w:rPr>
        <w:t>, etc.</w:t>
      </w:r>
      <w:r w:rsidR="00742C2D" w:rsidRPr="007308A2">
        <w:rPr>
          <w:i/>
          <w:iCs/>
        </w:rPr>
        <w:t>) with modifications to fit NR NTN (e.g., beam-based operations</w:t>
      </w:r>
      <w:r w:rsidR="006D7D2A">
        <w:rPr>
          <w:i/>
          <w:iCs/>
        </w:rPr>
        <w:t>, UE behavior</w:t>
      </w:r>
      <w:r w:rsidR="00266D2A">
        <w:rPr>
          <w:i/>
          <w:iCs/>
        </w:rPr>
        <w:t>, etc.</w:t>
      </w:r>
      <w:r w:rsidR="00742C2D" w:rsidRPr="007308A2">
        <w:rPr>
          <w:i/>
          <w:iCs/>
        </w:rPr>
        <w:t>)</w:t>
      </w:r>
      <w:r w:rsidR="00DB7B70" w:rsidRPr="007308A2">
        <w:rPr>
          <w:i/>
          <w:iCs/>
        </w:rPr>
        <w:t>.</w:t>
      </w:r>
    </w:p>
    <w:p w14:paraId="2D70E5D6" w14:textId="77777777" w:rsidR="008B32A4" w:rsidRPr="00E20F0D" w:rsidRDefault="008B32A4" w:rsidP="00E20F0D">
      <w:pPr>
        <w:jc w:val="both"/>
        <w:rPr>
          <w:i/>
          <w:iCs/>
        </w:rPr>
      </w:pPr>
    </w:p>
    <w:p w14:paraId="2896E657" w14:textId="2DF29AD0" w:rsidR="00854A60" w:rsidRPr="00A6576F" w:rsidRDefault="009C5A97" w:rsidP="00FB330B">
      <w:pPr>
        <w:pStyle w:val="Heading1"/>
      </w:pPr>
      <w:r w:rsidRPr="00A6576F">
        <w:t>Conclusion</w:t>
      </w:r>
    </w:p>
    <w:p w14:paraId="7973EDF6" w14:textId="5A7ED307" w:rsidR="0064641E" w:rsidRDefault="00A04318" w:rsidP="00BB4346">
      <w:pPr>
        <w:jc w:val="both"/>
      </w:pPr>
      <w:r>
        <w:t xml:space="preserve">In this contribution, </w:t>
      </w:r>
      <w:r w:rsidR="00F2767C">
        <w:t xml:space="preserve">we provided our views </w:t>
      </w:r>
      <w:r w:rsidR="00972C43">
        <w:t>on the</w:t>
      </w:r>
      <w:r w:rsidR="00BB14A8">
        <w:t xml:space="preserve"> downlink coverage enhancements</w:t>
      </w:r>
      <w:r w:rsidR="00F2767C">
        <w:t xml:space="preserve">. </w:t>
      </w:r>
      <w:r>
        <w:t>Our</w:t>
      </w:r>
      <w:r w:rsidR="000D011A">
        <w:t xml:space="preserve"> </w:t>
      </w:r>
      <w:r w:rsidR="00BB14A8">
        <w:t xml:space="preserve">observations and </w:t>
      </w:r>
      <w:r>
        <w:t>proposals are as follows:</w:t>
      </w:r>
    </w:p>
    <w:p w14:paraId="3E65549C" w14:textId="77777777" w:rsidR="00556AB1" w:rsidRDefault="00556AB1" w:rsidP="00BB4346">
      <w:pPr>
        <w:jc w:val="both"/>
      </w:pPr>
    </w:p>
    <w:p w14:paraId="48485A69" w14:textId="77777777" w:rsidR="00556AB1" w:rsidRDefault="00556AB1" w:rsidP="00556AB1">
      <w:pPr>
        <w:rPr>
          <w:i/>
          <w:iCs/>
        </w:rPr>
      </w:pPr>
      <w:r w:rsidRPr="00300A8E">
        <w:rPr>
          <w:b/>
          <w:bCs/>
          <w:i/>
          <w:iCs/>
          <w:u w:val="single"/>
        </w:rPr>
        <w:t xml:space="preserve">Proposal </w:t>
      </w:r>
      <w:r>
        <w:rPr>
          <w:b/>
          <w:bCs/>
          <w:i/>
          <w:iCs/>
          <w:u w:val="single"/>
        </w:rPr>
        <w:t>1</w:t>
      </w:r>
      <w:r w:rsidRPr="00300A8E">
        <w:rPr>
          <w:b/>
          <w:bCs/>
          <w:i/>
          <w:iCs/>
        </w:rPr>
        <w:t>:</w:t>
      </w:r>
      <w:r w:rsidRPr="00300A8E">
        <w:rPr>
          <w:i/>
          <w:iCs/>
        </w:rPr>
        <w:t xml:space="preserve"> </w:t>
      </w:r>
      <w:r>
        <w:rPr>
          <w:i/>
          <w:iCs/>
        </w:rPr>
        <w:t xml:space="preserve">The coverage of PDSCH with Msg2, PDSCH with VoIP and PDSCH with 3 kbps are not to be enhanced, since the majority sources do not observe coverage gap on these channels. </w:t>
      </w:r>
    </w:p>
    <w:p w14:paraId="1BB9F713" w14:textId="77777777" w:rsidR="00556AB1" w:rsidRDefault="00556AB1" w:rsidP="00BB4346">
      <w:pPr>
        <w:jc w:val="both"/>
      </w:pPr>
    </w:p>
    <w:p w14:paraId="6923C1E3" w14:textId="77777777" w:rsidR="00F17D41" w:rsidRDefault="00F17D41" w:rsidP="00F17D41">
      <w:pPr>
        <w:jc w:val="both"/>
        <w:rPr>
          <w:i/>
          <w:iCs/>
        </w:rPr>
      </w:pPr>
      <w:r w:rsidRPr="00300A8E">
        <w:rPr>
          <w:b/>
          <w:bCs/>
          <w:i/>
          <w:iCs/>
          <w:u w:val="single"/>
        </w:rPr>
        <w:t xml:space="preserve">Proposal </w:t>
      </w:r>
      <w:r>
        <w:rPr>
          <w:b/>
          <w:bCs/>
          <w:i/>
          <w:iCs/>
          <w:u w:val="single"/>
        </w:rPr>
        <w:t>2</w:t>
      </w:r>
      <w:r w:rsidRPr="00300A8E">
        <w:rPr>
          <w:b/>
          <w:bCs/>
          <w:i/>
          <w:iCs/>
        </w:rPr>
        <w:t>:</w:t>
      </w:r>
      <w:r w:rsidRPr="00300A8E">
        <w:rPr>
          <w:i/>
          <w:iCs/>
        </w:rPr>
        <w:t xml:space="preserve"> </w:t>
      </w:r>
      <w:r>
        <w:rPr>
          <w:i/>
          <w:iCs/>
        </w:rPr>
        <w:t xml:space="preserve">The coverage of PDSCH with 1 Mbps is not to be enhanced, since the high data rate use case for NR NTN is of lower demand at this stage. </w:t>
      </w:r>
    </w:p>
    <w:p w14:paraId="48F29838" w14:textId="77777777" w:rsidR="00556AB1" w:rsidRDefault="00556AB1" w:rsidP="00BB4346">
      <w:pPr>
        <w:jc w:val="both"/>
      </w:pPr>
    </w:p>
    <w:p w14:paraId="60341CE7" w14:textId="77777777" w:rsidR="00266D2A" w:rsidRPr="00410EA9" w:rsidRDefault="00266D2A" w:rsidP="00266D2A">
      <w:pPr>
        <w:jc w:val="both"/>
        <w:rPr>
          <w:i/>
          <w:iCs/>
        </w:rPr>
      </w:pPr>
      <w:r w:rsidRPr="00300A8E">
        <w:rPr>
          <w:b/>
          <w:bCs/>
          <w:i/>
          <w:iCs/>
          <w:u w:val="single"/>
        </w:rPr>
        <w:t xml:space="preserve">Proposal </w:t>
      </w:r>
      <w:r>
        <w:rPr>
          <w:b/>
          <w:bCs/>
          <w:i/>
          <w:iCs/>
          <w:u w:val="single"/>
        </w:rPr>
        <w:t>3</w:t>
      </w:r>
      <w:r w:rsidRPr="00300A8E">
        <w:rPr>
          <w:b/>
          <w:bCs/>
          <w:i/>
          <w:iCs/>
        </w:rPr>
        <w:t>:</w:t>
      </w:r>
      <w:r w:rsidRPr="00300A8E">
        <w:rPr>
          <w:i/>
          <w:iCs/>
        </w:rPr>
        <w:t xml:space="preserve"> </w:t>
      </w:r>
      <w:r>
        <w:rPr>
          <w:i/>
          <w:iCs/>
        </w:rPr>
        <w:t>The coverage of</w:t>
      </w:r>
      <w:r w:rsidRPr="00300A8E">
        <w:rPr>
          <w:i/>
          <w:iCs/>
        </w:rPr>
        <w:t xml:space="preserve"> PDCCH</w:t>
      </w:r>
      <w:r>
        <w:rPr>
          <w:i/>
          <w:iCs/>
        </w:rPr>
        <w:t xml:space="preserve"> in common search space,</w:t>
      </w:r>
      <w:r w:rsidRPr="00300A8E">
        <w:rPr>
          <w:i/>
          <w:iCs/>
        </w:rPr>
        <w:t xml:space="preserve"> PDSCH </w:t>
      </w:r>
      <w:r>
        <w:rPr>
          <w:i/>
          <w:iCs/>
        </w:rPr>
        <w:t xml:space="preserve">with </w:t>
      </w:r>
      <w:r w:rsidRPr="00300A8E">
        <w:rPr>
          <w:i/>
          <w:iCs/>
        </w:rPr>
        <w:t>Msg 4</w:t>
      </w:r>
      <w:r>
        <w:rPr>
          <w:i/>
          <w:iCs/>
        </w:rPr>
        <w:t>, PDSCH with SIB1 and PDSCH with SIB19</w:t>
      </w:r>
      <w:r w:rsidRPr="00300A8E">
        <w:rPr>
          <w:i/>
          <w:iCs/>
        </w:rPr>
        <w:t xml:space="preserve"> </w:t>
      </w:r>
      <w:r>
        <w:rPr>
          <w:i/>
          <w:iCs/>
        </w:rPr>
        <w:t>are</w:t>
      </w:r>
      <w:r w:rsidRPr="00300A8E">
        <w:rPr>
          <w:i/>
          <w:iCs/>
        </w:rPr>
        <w:t xml:space="preserve"> to be enhanced.</w:t>
      </w:r>
    </w:p>
    <w:p w14:paraId="1C8E51AD" w14:textId="77777777" w:rsidR="00556AB1" w:rsidRPr="00B37E4E" w:rsidRDefault="00556AB1" w:rsidP="00556AB1">
      <w:pPr>
        <w:jc w:val="both"/>
        <w:rPr>
          <w:i/>
          <w:iCs/>
        </w:rPr>
      </w:pPr>
    </w:p>
    <w:p w14:paraId="50198D51" w14:textId="77777777" w:rsidR="00733197" w:rsidRPr="00B37E4E" w:rsidRDefault="00733197" w:rsidP="00733197">
      <w:pPr>
        <w:jc w:val="both"/>
        <w:rPr>
          <w:i/>
          <w:iCs/>
        </w:rPr>
      </w:pPr>
      <w:r w:rsidRPr="00B37E4E">
        <w:rPr>
          <w:b/>
          <w:bCs/>
          <w:i/>
          <w:iCs/>
          <w:u w:val="single"/>
        </w:rPr>
        <w:t xml:space="preserve">Proposal </w:t>
      </w:r>
      <w:r>
        <w:rPr>
          <w:b/>
          <w:bCs/>
          <w:i/>
          <w:iCs/>
          <w:u w:val="single"/>
        </w:rPr>
        <w:t>4</w:t>
      </w:r>
      <w:r w:rsidRPr="00B37E4E">
        <w:rPr>
          <w:b/>
          <w:bCs/>
          <w:i/>
          <w:iCs/>
        </w:rPr>
        <w:t>:</w:t>
      </w:r>
      <w:r w:rsidRPr="00B37E4E">
        <w:rPr>
          <w:i/>
          <w:iCs/>
        </w:rPr>
        <w:t xml:space="preserve"> To enhance the coverage of PDSCH </w:t>
      </w:r>
      <w:r>
        <w:rPr>
          <w:i/>
          <w:iCs/>
        </w:rPr>
        <w:t xml:space="preserve">with </w:t>
      </w:r>
      <w:r w:rsidRPr="00B37E4E">
        <w:rPr>
          <w:i/>
          <w:iCs/>
        </w:rPr>
        <w:t>Msg 4</w:t>
      </w:r>
      <w:r>
        <w:rPr>
          <w:i/>
          <w:iCs/>
        </w:rPr>
        <w:t>, PDSCH with SIB1 and PDSCH with SIB19</w:t>
      </w:r>
      <w:r w:rsidRPr="00B37E4E">
        <w:rPr>
          <w:i/>
          <w:iCs/>
        </w:rPr>
        <w:t>, consider introducing PDSCH repetition.</w:t>
      </w:r>
    </w:p>
    <w:p w14:paraId="59D2C61C" w14:textId="77777777" w:rsidR="00556AB1" w:rsidRPr="00B37E4E" w:rsidRDefault="00556AB1" w:rsidP="00556AB1">
      <w:pPr>
        <w:jc w:val="both"/>
      </w:pPr>
    </w:p>
    <w:p w14:paraId="06070BD9" w14:textId="77777777" w:rsidR="00556AB1" w:rsidRPr="00B37E4E" w:rsidRDefault="00556AB1" w:rsidP="00556AB1">
      <w:pPr>
        <w:jc w:val="both"/>
      </w:pPr>
      <w:r w:rsidRPr="00B37E4E">
        <w:rPr>
          <w:b/>
          <w:bCs/>
          <w:i/>
          <w:iCs/>
          <w:u w:val="single"/>
        </w:rPr>
        <w:t xml:space="preserve">Proposal </w:t>
      </w:r>
      <w:r>
        <w:rPr>
          <w:b/>
          <w:bCs/>
          <w:i/>
          <w:iCs/>
          <w:u w:val="single"/>
        </w:rPr>
        <w:t>5</w:t>
      </w:r>
      <w:r w:rsidRPr="00B37E4E">
        <w:rPr>
          <w:b/>
          <w:bCs/>
          <w:i/>
          <w:iCs/>
        </w:rPr>
        <w:t>:</w:t>
      </w:r>
      <w:r w:rsidRPr="00B37E4E">
        <w:rPr>
          <w:i/>
          <w:iCs/>
        </w:rPr>
        <w:t xml:space="preserve"> To enhance the coverage of PDSCH, the schemes (e.g., TB over multiple slots, DMRS bundling, etc.) used to enhance PUSCH performance should be examined for PDSCH. </w:t>
      </w:r>
    </w:p>
    <w:p w14:paraId="1ECCBC91" w14:textId="77777777" w:rsidR="00556AB1" w:rsidRDefault="00556AB1" w:rsidP="00BB4346">
      <w:pPr>
        <w:jc w:val="both"/>
      </w:pPr>
    </w:p>
    <w:p w14:paraId="2B6C6D7B" w14:textId="77777777" w:rsidR="00FD2E16" w:rsidRPr="0005489C" w:rsidRDefault="00FD2E16" w:rsidP="00FD2E16">
      <w:pPr>
        <w:jc w:val="both"/>
        <w:rPr>
          <w:i/>
          <w:iCs/>
        </w:rPr>
      </w:pPr>
      <w:r w:rsidRPr="0005489C">
        <w:rPr>
          <w:b/>
          <w:bCs/>
          <w:i/>
          <w:iCs/>
          <w:u w:val="single"/>
        </w:rPr>
        <w:t xml:space="preserve">Proposal </w:t>
      </w:r>
      <w:r>
        <w:rPr>
          <w:b/>
          <w:bCs/>
          <w:i/>
          <w:iCs/>
          <w:u w:val="single"/>
        </w:rPr>
        <w:t>6</w:t>
      </w:r>
      <w:r w:rsidRPr="0005489C">
        <w:rPr>
          <w:b/>
          <w:bCs/>
          <w:i/>
          <w:iCs/>
        </w:rPr>
        <w:t>:</w:t>
      </w:r>
      <w:r w:rsidRPr="0005489C">
        <w:rPr>
          <w:i/>
          <w:iCs/>
        </w:rPr>
        <w:t xml:space="preserve"> To enhance the coverage of PDCCH, consider the following solutions:</w:t>
      </w:r>
    </w:p>
    <w:p w14:paraId="79B0DEF9" w14:textId="77777777" w:rsidR="00FD2E16" w:rsidRPr="0005489C" w:rsidRDefault="00FD2E16" w:rsidP="00FD2E16">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Enhance PDCCH repetition</w:t>
      </w:r>
      <w:r>
        <w:rPr>
          <w:rFonts w:ascii="Times New Roman" w:hAnsi="Times New Roman"/>
          <w:i/>
          <w:iCs/>
          <w:sz w:val="24"/>
          <w:szCs w:val="24"/>
        </w:rPr>
        <w:t xml:space="preserve"> (e.g., for PDCCH in common search space)</w:t>
      </w:r>
    </w:p>
    <w:p w14:paraId="1166E7C0" w14:textId="77777777" w:rsidR="00FD2E16" w:rsidRPr="0005489C" w:rsidRDefault="00FD2E16" w:rsidP="00FD2E16">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 xml:space="preserve">Increase CORESET symbol number and aggregation level </w:t>
      </w:r>
    </w:p>
    <w:p w14:paraId="33D57CCE" w14:textId="77777777" w:rsidR="00FD2E16" w:rsidRPr="0005489C" w:rsidRDefault="00FD2E16" w:rsidP="00FD2E16">
      <w:pPr>
        <w:pStyle w:val="ListParagraph"/>
        <w:numPr>
          <w:ilvl w:val="0"/>
          <w:numId w:val="42"/>
        </w:numPr>
        <w:jc w:val="both"/>
        <w:rPr>
          <w:rFonts w:ascii="Times New Roman" w:hAnsi="Times New Roman"/>
          <w:i/>
          <w:iCs/>
          <w:sz w:val="24"/>
          <w:szCs w:val="24"/>
        </w:rPr>
      </w:pPr>
      <w:r w:rsidRPr="0005489C">
        <w:rPr>
          <w:rFonts w:ascii="Times New Roman" w:hAnsi="Times New Roman"/>
          <w:i/>
          <w:iCs/>
          <w:sz w:val="24"/>
          <w:szCs w:val="24"/>
        </w:rPr>
        <w:t>Reduce DCI size (e.g., 2-stage DCI)</w:t>
      </w:r>
    </w:p>
    <w:p w14:paraId="61625B00" w14:textId="77777777" w:rsidR="00556AB1" w:rsidRDefault="00556AB1" w:rsidP="00556AB1">
      <w:pPr>
        <w:jc w:val="both"/>
        <w:rPr>
          <w:i/>
          <w:iCs/>
        </w:rPr>
      </w:pPr>
    </w:p>
    <w:p w14:paraId="04A3912D" w14:textId="1205305C" w:rsidR="00556AB1" w:rsidRPr="00556AB1" w:rsidRDefault="00556AB1" w:rsidP="00556AB1">
      <w:pPr>
        <w:jc w:val="both"/>
        <w:rPr>
          <w:i/>
          <w:iCs/>
        </w:rPr>
      </w:pPr>
      <w:r>
        <w:rPr>
          <w:b/>
          <w:bCs/>
          <w:i/>
          <w:iCs/>
          <w:u w:val="single"/>
        </w:rPr>
        <w:t>Observation 1</w:t>
      </w:r>
      <w:r w:rsidRPr="0005489C">
        <w:rPr>
          <w:b/>
          <w:bCs/>
          <w:i/>
          <w:iCs/>
        </w:rPr>
        <w:t>:</w:t>
      </w:r>
      <w:r w:rsidRPr="0005489C">
        <w:rPr>
          <w:i/>
          <w:iCs/>
        </w:rPr>
        <w:t xml:space="preserve"> </w:t>
      </w:r>
      <w:r>
        <w:rPr>
          <w:i/>
          <w:iCs/>
        </w:rPr>
        <w:t>Increasing the default SSB periodicity will lead to backward compatibility issue.</w:t>
      </w:r>
    </w:p>
    <w:p w14:paraId="7D556E86" w14:textId="77777777" w:rsidR="00556AB1" w:rsidRDefault="00556AB1" w:rsidP="00BB4346">
      <w:pPr>
        <w:jc w:val="both"/>
      </w:pPr>
    </w:p>
    <w:p w14:paraId="658EF601" w14:textId="77777777" w:rsidR="00556AB1" w:rsidRDefault="00556AB1" w:rsidP="006A143C">
      <w:pPr>
        <w:jc w:val="both"/>
        <w:rPr>
          <w:i/>
          <w:iCs/>
        </w:rPr>
      </w:pPr>
      <w:r>
        <w:rPr>
          <w:b/>
          <w:bCs/>
          <w:i/>
          <w:iCs/>
          <w:u w:val="single"/>
        </w:rPr>
        <w:t>Observation 2</w:t>
      </w:r>
      <w:r w:rsidRPr="0005489C">
        <w:rPr>
          <w:b/>
          <w:bCs/>
          <w:i/>
          <w:iCs/>
        </w:rPr>
        <w:t>:</w:t>
      </w:r>
      <w:r w:rsidRPr="0005489C">
        <w:rPr>
          <w:i/>
          <w:iCs/>
        </w:rPr>
        <w:t xml:space="preserve"> </w:t>
      </w:r>
      <w:r>
        <w:rPr>
          <w:i/>
          <w:iCs/>
        </w:rPr>
        <w:t>Increasing the default SSB periodicity will either reduce cell search success rate or increases UE’s cell search complexity.</w:t>
      </w:r>
    </w:p>
    <w:p w14:paraId="67B35349" w14:textId="77777777" w:rsidR="00556AB1" w:rsidRDefault="00556AB1" w:rsidP="00BB4346">
      <w:pPr>
        <w:jc w:val="both"/>
      </w:pPr>
    </w:p>
    <w:p w14:paraId="5C11D6BF" w14:textId="77777777" w:rsidR="00556AB1" w:rsidRDefault="00556AB1" w:rsidP="006A143C">
      <w:pPr>
        <w:jc w:val="both"/>
        <w:rPr>
          <w:i/>
          <w:iCs/>
        </w:rPr>
      </w:pPr>
      <w:r>
        <w:rPr>
          <w:b/>
          <w:bCs/>
          <w:i/>
          <w:iCs/>
          <w:u w:val="single"/>
        </w:rPr>
        <w:t>Observation 3</w:t>
      </w:r>
      <w:r w:rsidRPr="0005489C">
        <w:rPr>
          <w:b/>
          <w:bCs/>
          <w:i/>
          <w:iCs/>
        </w:rPr>
        <w:t>:</w:t>
      </w:r>
      <w:r w:rsidRPr="0005489C">
        <w:rPr>
          <w:i/>
          <w:iCs/>
        </w:rPr>
        <w:t xml:space="preserve"> </w:t>
      </w:r>
      <w:r>
        <w:rPr>
          <w:i/>
          <w:iCs/>
        </w:rPr>
        <w:t>Increasing the default SSB periodicity will proportionally increase UE’s cell search latency.</w:t>
      </w:r>
    </w:p>
    <w:p w14:paraId="7C5471F4" w14:textId="77777777" w:rsidR="00556AB1" w:rsidRDefault="00556AB1" w:rsidP="00556AB1">
      <w:pPr>
        <w:rPr>
          <w:i/>
          <w:iCs/>
        </w:rPr>
      </w:pPr>
    </w:p>
    <w:p w14:paraId="1A17B25D" w14:textId="6AB70716" w:rsidR="00556AB1" w:rsidRDefault="00556AB1" w:rsidP="00556AB1">
      <w:pPr>
        <w:jc w:val="both"/>
        <w:rPr>
          <w:i/>
          <w:iCs/>
        </w:rPr>
      </w:pPr>
      <w:r>
        <w:rPr>
          <w:b/>
          <w:bCs/>
          <w:i/>
          <w:iCs/>
          <w:u w:val="single"/>
        </w:rPr>
        <w:t>Proposal</w:t>
      </w:r>
      <w:r w:rsidRPr="003F245C">
        <w:rPr>
          <w:b/>
          <w:bCs/>
          <w:i/>
          <w:iCs/>
          <w:u w:val="single"/>
        </w:rPr>
        <w:t xml:space="preserve"> </w:t>
      </w:r>
      <w:r>
        <w:rPr>
          <w:b/>
          <w:bCs/>
          <w:i/>
          <w:iCs/>
          <w:u w:val="single"/>
        </w:rPr>
        <w:t>7:</w:t>
      </w:r>
      <w:r>
        <w:rPr>
          <w:i/>
          <w:iCs/>
        </w:rPr>
        <w:t xml:space="preserve"> If the default SSB periodicity is to be extended, it should not exceed 160 </w:t>
      </w:r>
      <w:proofErr w:type="spellStart"/>
      <w:r>
        <w:rPr>
          <w:i/>
          <w:iCs/>
        </w:rPr>
        <w:t>ms.</w:t>
      </w:r>
      <w:proofErr w:type="spellEnd"/>
    </w:p>
    <w:p w14:paraId="62F13F2F" w14:textId="77777777" w:rsidR="00556AB1" w:rsidRDefault="00556AB1" w:rsidP="00BB4346">
      <w:pPr>
        <w:jc w:val="both"/>
      </w:pPr>
    </w:p>
    <w:p w14:paraId="60499619" w14:textId="77777777" w:rsidR="00F515F7" w:rsidRDefault="00F515F7" w:rsidP="00F515F7">
      <w:pPr>
        <w:jc w:val="both"/>
        <w:rPr>
          <w:rFonts w:eastAsia="DengXian"/>
          <w:b/>
          <w:bCs/>
          <w:iCs/>
        </w:rPr>
      </w:pPr>
      <w:r>
        <w:rPr>
          <w:b/>
          <w:bCs/>
          <w:i/>
          <w:iCs/>
          <w:u w:val="single"/>
        </w:rPr>
        <w:t>Observation 4</w:t>
      </w:r>
      <w:r w:rsidRPr="0005489C">
        <w:rPr>
          <w:b/>
          <w:bCs/>
          <w:i/>
          <w:iCs/>
        </w:rPr>
        <w:t>:</w:t>
      </w:r>
      <w:r w:rsidRPr="0005489C">
        <w:rPr>
          <w:i/>
          <w:iCs/>
        </w:rPr>
        <w:t xml:space="preserve"> </w:t>
      </w:r>
      <w:r>
        <w:rPr>
          <w:i/>
          <w:iCs/>
        </w:rPr>
        <w:t>RAN1 examines whether the downlink coverage can be enhanced by reducing dwell time (while keeping beam hopping) or by using wide beam or by using different beam layout.</w:t>
      </w:r>
    </w:p>
    <w:p w14:paraId="538D804E" w14:textId="77777777" w:rsidR="00556AB1" w:rsidRDefault="00556AB1" w:rsidP="00BB4346">
      <w:pPr>
        <w:jc w:val="both"/>
      </w:pPr>
    </w:p>
    <w:p w14:paraId="2A3394D2" w14:textId="77777777" w:rsidR="00266D2A" w:rsidRDefault="00266D2A" w:rsidP="00266D2A">
      <w:pPr>
        <w:jc w:val="both"/>
        <w:rPr>
          <w:i/>
          <w:iCs/>
        </w:rPr>
      </w:pPr>
      <w:r>
        <w:rPr>
          <w:b/>
          <w:bCs/>
          <w:i/>
          <w:iCs/>
          <w:u w:val="single"/>
        </w:rPr>
        <w:t>Proposal</w:t>
      </w:r>
      <w:r w:rsidRPr="003F245C">
        <w:rPr>
          <w:b/>
          <w:bCs/>
          <w:i/>
          <w:iCs/>
          <w:u w:val="single"/>
        </w:rPr>
        <w:t xml:space="preserve"> </w:t>
      </w:r>
      <w:r>
        <w:rPr>
          <w:b/>
          <w:bCs/>
          <w:i/>
          <w:iCs/>
          <w:u w:val="single"/>
        </w:rPr>
        <w:t>8:</w:t>
      </w:r>
      <w:r>
        <w:rPr>
          <w:i/>
          <w:iCs/>
        </w:rPr>
        <w:t xml:space="preserve"> RAN1 considers the system level downlink coverage enhancement, using Release 18 network energy saving </w:t>
      </w:r>
      <w:r w:rsidRPr="007308A2">
        <w:rPr>
          <w:i/>
          <w:iCs/>
        </w:rPr>
        <w:t>techniques (e.g., cell DTX/DRX, etc.) with modifications to fit NR NTN (e.g., beam-based operations</w:t>
      </w:r>
      <w:r>
        <w:rPr>
          <w:i/>
          <w:iCs/>
        </w:rPr>
        <w:t>, UE behavior, etc.</w:t>
      </w:r>
      <w:r w:rsidRPr="007308A2">
        <w:rPr>
          <w:i/>
          <w:iCs/>
        </w:rPr>
        <w:t>).</w:t>
      </w:r>
    </w:p>
    <w:p w14:paraId="501C34CB" w14:textId="77777777" w:rsidR="00556AB1" w:rsidRPr="00556AB1" w:rsidRDefault="00556AB1" w:rsidP="00BB4346">
      <w:pPr>
        <w:jc w:val="both"/>
        <w:rPr>
          <w:i/>
          <w:iCs/>
        </w:rPr>
      </w:pPr>
    </w:p>
    <w:p w14:paraId="2E75F001" w14:textId="77777777" w:rsidR="007E70BB" w:rsidRPr="00A6576F" w:rsidRDefault="005C63AE" w:rsidP="007E70BB">
      <w:pPr>
        <w:pStyle w:val="Heading1"/>
      </w:pPr>
      <w:r w:rsidRPr="00A6576F">
        <w:t>References</w:t>
      </w:r>
    </w:p>
    <w:p w14:paraId="479B2D54" w14:textId="77777777" w:rsidR="007346F9" w:rsidRDefault="007346F9" w:rsidP="007346F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72900491"/>
      <w:bookmarkStart w:id="2" w:name="_Ref146048113"/>
      <w:bookmarkStart w:id="3" w:name="_Ref146638431"/>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bookmarkStart w:id="12" w:name="_Ref156394703"/>
      <w:r>
        <w:t>Chairman’s Notes, 3GPP TSG RAN WG1 #117 Meeting, May 2024.</w:t>
      </w:r>
      <w:bookmarkEnd w:id="1"/>
    </w:p>
    <w:p w14:paraId="5197FC10" w14:textId="77777777" w:rsidR="007346F9" w:rsidRDefault="007346F9" w:rsidP="007346F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72890851"/>
      <w:r>
        <w:t>RP-241667, “</w:t>
      </w:r>
      <w:r w:rsidRPr="003617E9">
        <w:t>Revised WID</w:t>
      </w:r>
      <w:r w:rsidRPr="002D2038">
        <w:rPr>
          <w:bCs/>
          <w:lang w:val="en-GB"/>
        </w:rPr>
        <w:t>: Non-Terrestrial Networks (NTN) for NR Phase 3</w:t>
      </w:r>
      <w:r>
        <w:t>,” Jun. 2024.</w:t>
      </w:r>
      <w:bookmarkEnd w:id="2"/>
      <w:bookmarkEnd w:id="13"/>
      <w:r>
        <w:t xml:space="preserve"> </w:t>
      </w:r>
      <w:bookmarkStart w:id="14" w:name="_Ref146637819"/>
    </w:p>
    <w:p w14:paraId="3CEF7BA3" w14:textId="29A7C87B" w:rsidR="00830E15" w:rsidRDefault="00830E15" w:rsidP="00830E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73155828"/>
      <w:bookmarkStart w:id="16" w:name="_Ref161130986"/>
      <w:bookmarkEnd w:id="3"/>
      <w:bookmarkEnd w:id="4"/>
      <w:bookmarkEnd w:id="5"/>
      <w:bookmarkEnd w:id="6"/>
      <w:bookmarkEnd w:id="7"/>
      <w:bookmarkEnd w:id="8"/>
      <w:bookmarkEnd w:id="9"/>
      <w:bookmarkEnd w:id="10"/>
      <w:bookmarkEnd w:id="11"/>
      <w:bookmarkEnd w:id="14"/>
      <w:r w:rsidRPr="00830E15">
        <w:t>3GPP TS 38.104, NR; Base Station (BS) radio transmission and reception</w:t>
      </w:r>
      <w:r>
        <w:t>, v18.6.0, Jun. 2024.</w:t>
      </w:r>
      <w:bookmarkEnd w:id="15"/>
      <w:r>
        <w:t xml:space="preserve"> </w:t>
      </w:r>
    </w:p>
    <w:p w14:paraId="74AC9FAB" w14:textId="24C2E92E" w:rsidR="00345DF4" w:rsidRPr="00345DF4" w:rsidRDefault="00345DF4" w:rsidP="0021643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7" w:name="_Ref173165083"/>
      <w:r w:rsidRPr="00830E15">
        <w:t>3GPP TS 38.1</w:t>
      </w:r>
      <w:r>
        <w:t>33</w:t>
      </w:r>
      <w:r w:rsidRPr="00830E15">
        <w:t>,</w:t>
      </w:r>
      <w:bookmarkStart w:id="18" w:name="_Ref156491243"/>
      <w:bookmarkStart w:id="19" w:name="_Ref161662929"/>
      <w:bookmarkEnd w:id="12"/>
      <w:bookmarkEnd w:id="16"/>
      <w:r w:rsidRPr="00345DF4">
        <w:t xml:space="preserve"> NR; Requirements for support of radio resource management</w:t>
      </w:r>
      <w:r>
        <w:t>, v18.6.0, Jun. 2024.</w:t>
      </w:r>
      <w:bookmarkEnd w:id="17"/>
    </w:p>
    <w:p w14:paraId="72EA931D" w14:textId="2CEF556A" w:rsidR="003327E0" w:rsidRPr="00345DF4" w:rsidRDefault="002C400D" w:rsidP="003613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r>
        <w:t xml:space="preserve">3GPP </w:t>
      </w:r>
      <w:r w:rsidR="002C6E78" w:rsidRPr="00B936EA">
        <w:t xml:space="preserve">TR 38.864, </w:t>
      </w:r>
      <w:r w:rsidR="002C6E78" w:rsidRPr="00345DF4">
        <w:rPr>
          <w:lang w:val="en-GB"/>
        </w:rPr>
        <w:t>Study on network energy savings for NR, v18.1.0, Mar. 2023.</w:t>
      </w:r>
      <w:bookmarkEnd w:id="18"/>
      <w:bookmarkEnd w:id="19"/>
    </w:p>
    <w:sectPr w:rsidR="003327E0" w:rsidRPr="00345DF4"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580BC" w14:textId="77777777" w:rsidR="00754D91" w:rsidRDefault="00754D91">
      <w:r>
        <w:separator/>
      </w:r>
    </w:p>
  </w:endnote>
  <w:endnote w:type="continuationSeparator" w:id="0">
    <w:p w14:paraId="3F8C146E" w14:textId="77777777" w:rsidR="00754D91" w:rsidRDefault="00754D91">
      <w:r>
        <w:continuationSeparator/>
      </w:r>
    </w:p>
  </w:endnote>
  <w:endnote w:type="continuationNotice" w:id="1">
    <w:p w14:paraId="099051E7" w14:textId="77777777" w:rsidR="00754D91" w:rsidRDefault="00754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68E09" w14:textId="77777777" w:rsidR="00754D91" w:rsidRDefault="00754D91">
      <w:r>
        <w:separator/>
      </w:r>
    </w:p>
  </w:footnote>
  <w:footnote w:type="continuationSeparator" w:id="0">
    <w:p w14:paraId="6170FE62" w14:textId="77777777" w:rsidR="00754D91" w:rsidRDefault="00754D91">
      <w:r>
        <w:continuationSeparator/>
      </w:r>
    </w:p>
  </w:footnote>
  <w:footnote w:type="continuationNotice" w:id="1">
    <w:p w14:paraId="7C585533" w14:textId="77777777" w:rsidR="00754D91" w:rsidRDefault="00754D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6"/>
  </w:num>
  <w:num w:numId="3" w16cid:durableId="235363559">
    <w:abstractNumId w:val="28"/>
  </w:num>
  <w:num w:numId="4" w16cid:durableId="989679355">
    <w:abstractNumId w:val="31"/>
  </w:num>
  <w:num w:numId="5" w16cid:durableId="409810781">
    <w:abstractNumId w:val="23"/>
  </w:num>
  <w:num w:numId="6" w16cid:durableId="2081513416">
    <w:abstractNumId w:val="33"/>
  </w:num>
  <w:num w:numId="7" w16cid:durableId="1568495607">
    <w:abstractNumId w:val="43"/>
  </w:num>
  <w:num w:numId="8" w16cid:durableId="1929077284">
    <w:abstractNumId w:val="24"/>
  </w:num>
  <w:num w:numId="9" w16cid:durableId="69206241">
    <w:abstractNumId w:val="38"/>
  </w:num>
  <w:num w:numId="10" w16cid:durableId="1314335830">
    <w:abstractNumId w:val="1"/>
  </w:num>
  <w:num w:numId="11" w16cid:durableId="586155756">
    <w:abstractNumId w:val="32"/>
  </w:num>
  <w:num w:numId="12" w16cid:durableId="1461416379">
    <w:abstractNumId w:val="35"/>
  </w:num>
  <w:num w:numId="13" w16cid:durableId="131097616">
    <w:abstractNumId w:val="11"/>
  </w:num>
  <w:num w:numId="14" w16cid:durableId="1330669507">
    <w:abstractNumId w:val="42"/>
  </w:num>
  <w:num w:numId="15" w16cid:durableId="1544708605">
    <w:abstractNumId w:val="10"/>
  </w:num>
  <w:num w:numId="16" w16cid:durableId="1647202359">
    <w:abstractNumId w:val="30"/>
  </w:num>
  <w:num w:numId="17" w16cid:durableId="366611127">
    <w:abstractNumId w:val="0"/>
  </w:num>
  <w:num w:numId="18" w16cid:durableId="1176379521">
    <w:abstractNumId w:val="52"/>
  </w:num>
  <w:num w:numId="19" w16cid:durableId="494035189">
    <w:abstractNumId w:val="18"/>
  </w:num>
  <w:num w:numId="20" w16cid:durableId="1886402229">
    <w:abstractNumId w:val="51"/>
  </w:num>
  <w:num w:numId="21" w16cid:durableId="2128230243">
    <w:abstractNumId w:val="49"/>
  </w:num>
  <w:num w:numId="22" w16cid:durableId="31351445">
    <w:abstractNumId w:val="44"/>
  </w:num>
  <w:num w:numId="23" w16cid:durableId="1081098852">
    <w:abstractNumId w:val="4"/>
  </w:num>
  <w:num w:numId="24" w16cid:durableId="585111641">
    <w:abstractNumId w:val="9"/>
  </w:num>
  <w:num w:numId="25" w16cid:durableId="1769615368">
    <w:abstractNumId w:val="45"/>
  </w:num>
  <w:num w:numId="26" w16cid:durableId="1914119897">
    <w:abstractNumId w:val="20"/>
  </w:num>
  <w:num w:numId="27" w16cid:durableId="320233550">
    <w:abstractNumId w:val="16"/>
  </w:num>
  <w:num w:numId="28" w16cid:durableId="1797259966">
    <w:abstractNumId w:val="3"/>
  </w:num>
  <w:num w:numId="29" w16cid:durableId="1824543099">
    <w:abstractNumId w:val="41"/>
  </w:num>
  <w:num w:numId="30" w16cid:durableId="810824541">
    <w:abstractNumId w:val="7"/>
  </w:num>
  <w:num w:numId="31" w16cid:durableId="612783970">
    <w:abstractNumId w:val="54"/>
  </w:num>
  <w:num w:numId="32" w16cid:durableId="922572308">
    <w:abstractNumId w:val="48"/>
  </w:num>
  <w:num w:numId="33" w16cid:durableId="489830261">
    <w:abstractNumId w:val="26"/>
  </w:num>
  <w:num w:numId="34" w16cid:durableId="1596014999">
    <w:abstractNumId w:val="2"/>
  </w:num>
  <w:num w:numId="35" w16cid:durableId="654266786">
    <w:abstractNumId w:val="47"/>
  </w:num>
  <w:num w:numId="36" w16cid:durableId="1456556740">
    <w:abstractNumId w:val="46"/>
  </w:num>
  <w:num w:numId="37" w16cid:durableId="1670711974">
    <w:abstractNumId w:val="50"/>
  </w:num>
  <w:num w:numId="38" w16cid:durableId="1633756099">
    <w:abstractNumId w:val="22"/>
  </w:num>
  <w:num w:numId="39" w16cid:durableId="193033440">
    <w:abstractNumId w:val="15"/>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9"/>
  </w:num>
  <w:num w:numId="43" w16cid:durableId="2051612355">
    <w:abstractNumId w:val="40"/>
  </w:num>
  <w:num w:numId="44" w16cid:durableId="633174886">
    <w:abstractNumId w:val="27"/>
  </w:num>
  <w:num w:numId="45" w16cid:durableId="598610638">
    <w:abstractNumId w:val="8"/>
  </w:num>
  <w:num w:numId="46" w16cid:durableId="1539970889">
    <w:abstractNumId w:val="53"/>
  </w:num>
  <w:num w:numId="47" w16cid:durableId="1428497448">
    <w:abstractNumId w:val="37"/>
  </w:num>
  <w:num w:numId="48" w16cid:durableId="1401251056">
    <w:abstractNumId w:val="12"/>
  </w:num>
  <w:num w:numId="49" w16cid:durableId="1726180276">
    <w:abstractNumId w:val="25"/>
  </w:num>
  <w:num w:numId="50" w16cid:durableId="16914903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13"/>
  </w:num>
  <w:num w:numId="52" w16cid:durableId="189804790">
    <w:abstractNumId w:val="29"/>
  </w:num>
  <w:num w:numId="53" w16cid:durableId="1845322957">
    <w:abstractNumId w:val="19"/>
  </w:num>
  <w:num w:numId="54" w16cid:durableId="1824882590">
    <w:abstractNumId w:val="14"/>
  </w:num>
  <w:num w:numId="55" w16cid:durableId="92751219">
    <w:abstractNumId w:val="34"/>
  </w:num>
  <w:num w:numId="56" w16cid:durableId="183679609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FE"/>
    <w:rsid w:val="0007231C"/>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45"/>
    <w:rsid w:val="000939E6"/>
    <w:rsid w:val="00093C1C"/>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B88"/>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139"/>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AC"/>
    <w:rsid w:val="00374839"/>
    <w:rsid w:val="00374BCC"/>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6D4"/>
    <w:rsid w:val="00464E0F"/>
    <w:rsid w:val="00465F3A"/>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346F"/>
    <w:rsid w:val="005935A4"/>
    <w:rsid w:val="005946D9"/>
    <w:rsid w:val="0059484A"/>
    <w:rsid w:val="005948C2"/>
    <w:rsid w:val="0059525F"/>
    <w:rsid w:val="00595378"/>
    <w:rsid w:val="00595530"/>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0FC"/>
    <w:rsid w:val="005A74A1"/>
    <w:rsid w:val="005B0B0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A55"/>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4D91"/>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954"/>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EF9"/>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32A4"/>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0E4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8FB"/>
    <w:rsid w:val="00A06CD3"/>
    <w:rsid w:val="00A06FA2"/>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3BE"/>
    <w:rsid w:val="00A81626"/>
    <w:rsid w:val="00A81F82"/>
    <w:rsid w:val="00A82E35"/>
    <w:rsid w:val="00A831A8"/>
    <w:rsid w:val="00A8368E"/>
    <w:rsid w:val="00A85075"/>
    <w:rsid w:val="00A85AAC"/>
    <w:rsid w:val="00A862D4"/>
    <w:rsid w:val="00A87256"/>
    <w:rsid w:val="00A879F2"/>
    <w:rsid w:val="00A90138"/>
    <w:rsid w:val="00A9062C"/>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06"/>
    <w:rsid w:val="00AB5060"/>
    <w:rsid w:val="00AB61A4"/>
    <w:rsid w:val="00AB61E3"/>
    <w:rsid w:val="00AB655E"/>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2885"/>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18E4"/>
    <w:rsid w:val="00B7276A"/>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A30"/>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C2"/>
    <w:rsid w:val="00CA44F4"/>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804BE"/>
    <w:rsid w:val="00F817CE"/>
    <w:rsid w:val="00F81EE3"/>
    <w:rsid w:val="00F8300F"/>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33"/>
    <w:rsid w:val="00F952DD"/>
    <w:rsid w:val="00F95AF6"/>
    <w:rsid w:val="00F96559"/>
    <w:rsid w:val="00F9686A"/>
    <w:rsid w:val="00F96985"/>
    <w:rsid w:val="00F96BDD"/>
    <w:rsid w:val="00F96C9D"/>
    <w:rsid w:val="00F96F0E"/>
    <w:rsid w:val="00F97015"/>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4BD"/>
    <w:rsid w:val="00FC5CF1"/>
    <w:rsid w:val="00FC6F85"/>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Pages>
  <Words>4573</Words>
  <Characters>26068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2024-08-09T17:10:00Z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